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FD4470" w:rsidRDefault="00467F82" w:rsidP="000666D7">
      <w:pPr>
        <w:rPr>
          <w:sz w:val="32"/>
          <w:szCs w:val="32"/>
          <w:lang w:val="ru-RU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FD4470">
        <w:rPr>
          <w:sz w:val="32"/>
          <w:szCs w:val="32"/>
          <w:lang w:val="ru-RU"/>
        </w:rPr>
        <w:t>2021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FD4470" w:rsidP="00886F5D">
      <w:pPr>
        <w:rPr>
          <w:lang w:val="uk-UA"/>
        </w:rPr>
      </w:pPr>
      <w:r>
        <w:rPr>
          <w:lang w:val="uk-UA"/>
        </w:rPr>
        <w:t>Харківська</w:t>
      </w:r>
      <w:r w:rsidR="00886F5D" w:rsidRPr="00D85135">
        <w:rPr>
          <w:lang w:val="uk-UA"/>
        </w:rPr>
        <w:t xml:space="preserve"> </w:t>
      </w:r>
    </w:p>
    <w:p w:rsidR="00886F5D" w:rsidRPr="00D85135" w:rsidRDefault="00FD4470" w:rsidP="00886F5D">
      <w:pPr>
        <w:rPr>
          <w:lang w:val="uk-UA"/>
        </w:rPr>
      </w:pPr>
      <w:r>
        <w:rPr>
          <w:lang w:val="uk-UA"/>
        </w:rPr>
        <w:t xml:space="preserve"> Харків</w:t>
      </w:r>
      <w:r w:rsidR="00886F5D"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</w:t>
      </w:r>
      <w:r w:rsidR="00FD4470">
        <w:rPr>
          <w:lang w:val="uk-UA"/>
        </w:rPr>
        <w:t>3 Діти інваліди, які знаходяться в інтернатах міністерства освіти (3)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0"/>
        <w:gridCol w:w="1583"/>
        <w:gridCol w:w="198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>за погодженням із Держстатом</w:t>
            </w:r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0666D7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 структурного підрозділу з питань охорони здоров</w:t>
            </w:r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FD4470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FD4470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FD4470">
              <w:rPr>
                <w:sz w:val="21"/>
                <w:szCs w:val="21"/>
                <w:u w:val="single"/>
                <w:lang w:val="uk-UA"/>
              </w:rPr>
              <w:t>Департамент охорони здоров´</w:t>
            </w:r>
            <w:bookmarkStart w:id="0" w:name="_GoBack"/>
            <w:bookmarkEnd w:id="0"/>
            <w:r w:rsidR="00FD4470">
              <w:rPr>
                <w:sz w:val="21"/>
                <w:szCs w:val="21"/>
                <w:u w:val="single"/>
                <w:lang w:val="uk-UA"/>
              </w:rPr>
              <w:t>я Харківської міської ради</w:t>
            </w:r>
            <w:r w:rsidR="00107A81" w:rsidRPr="00FD4470">
              <w:rPr>
                <w:sz w:val="21"/>
                <w:szCs w:val="21"/>
                <w:u w:val="single"/>
                <w:lang w:val="ru-RU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FD4470" w:rsidRDefault="00584EE1" w:rsidP="000666D7">
            <w:pPr>
              <w:rPr>
                <w:sz w:val="21"/>
                <w:lang w:val="uk-UA"/>
              </w:rPr>
            </w:pPr>
          </w:p>
          <w:p w:rsidR="00B24EA7" w:rsidRPr="00FD4470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FD4470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FD4470">
              <w:rPr>
                <w:sz w:val="21"/>
                <w:szCs w:val="21"/>
                <w:u w:val="single"/>
                <w:lang w:val="uk-UA"/>
              </w:rPr>
              <w:t>м.Харків, вул.Сумська, 64</w:t>
            </w:r>
            <w:r w:rsidR="00107A81" w:rsidRPr="00FD4470">
              <w:rPr>
                <w:sz w:val="21"/>
                <w:szCs w:val="21"/>
                <w:u w:val="single"/>
                <w:lang w:val="uk-UA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FD4470" w:rsidRDefault="00B24EA7" w:rsidP="000666D7">
            <w:pPr>
              <w:rPr>
                <w:sz w:val="21"/>
                <w:szCs w:val="21"/>
                <w:lang w:val="ru-RU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6"/>
          <w:headerReference w:type="default" r:id="rId7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r w:rsidRPr="000666D7">
        <w:rPr>
          <w:b/>
          <w:sz w:val="24"/>
          <w:szCs w:val="24"/>
          <w:lang w:val="ru-RU"/>
        </w:rPr>
        <w:t>Розподіл дітей з інвалідністю</w:t>
      </w:r>
      <w:r w:rsidR="00043845" w:rsidRPr="000666D7">
        <w:rPr>
          <w:b/>
          <w:sz w:val="24"/>
          <w:szCs w:val="24"/>
          <w:lang w:val="ru-RU"/>
        </w:rPr>
        <w:t xml:space="preserve"> за причинами інвалідності, віком та статтю</w:t>
      </w:r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r w:rsidRPr="000666D7">
        <w:rPr>
          <w:b/>
          <w:sz w:val="22"/>
          <w:szCs w:val="22"/>
        </w:rPr>
        <w:t>Таблиця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лімфоїдної,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sz w:val="18"/>
                <w:szCs w:val="18"/>
                <w:lang w:val="uk-UA"/>
              </w:rPr>
              <w:pict>
                <v:rect id="_x0000_s1030" style="position:absolute;margin-left:-27.6pt;margin-top:2.45pt;width:14.6pt;height:1in;z-index:1;mso-position-horizontal-relative:text;mso-position-vertical-relative:text" stroked="f">
                  <v:textbox style="layout-flow:vertical;mso-next-textbox:#_x0000_s1030;mso-fit-shape-to-text:t" inset=".5mm,,.5mm">
                    <w:txbxContent>
                      <w:p w:rsidR="00043845" w:rsidRPr="004724E7" w:rsidRDefault="00043845" w:rsidP="00043845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гіпопітуїтаризм (гіпофізарний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(фенілкетонурія)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глікозаміногліканів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(мукополісахаридози)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муковісцидоз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спинальна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целіакія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lang w:val="uk-UA"/>
              </w:rPr>
              <w:pict>
                <v:rect id="_x0000_s1031" style="position:absolute;margin-left:-25.6pt;margin-top:19.65pt;width:14.6pt;height:1in;z-index:2;mso-position-horizontal-relative:text;mso-position-vertical-relative:text" stroked="f">
                  <v:textbox style="layout-flow:vertical;mso-next-textbox:#_x0000_s1031;mso-fit-shape-to-text:t" inset=".5mm,,.5mm">
                    <w:txbxContent>
                      <w:p w:rsidR="00043845" w:rsidRPr="004724E7" w:rsidRDefault="00043845" w:rsidP="00043845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аміотрофія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Тернера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652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252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612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438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147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дівчаток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338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214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105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1209"/>
        <w:gridCol w:w="1801"/>
        <w:gridCol w:w="2179"/>
        <w:gridCol w:w="3081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950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734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866"/>
        <w:gridCol w:w="2735"/>
        <w:gridCol w:w="3510"/>
      </w:tblGrid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Лікувіально-профілактичні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87" w:type="pct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195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noProof/>
                <w:lang w:val="uk-UA"/>
              </w:rPr>
              <w:pict>
                <v:rect id="_x0000_s1032" style="position:absolute;margin-left:-40.6pt;margin-top:-.55pt;width:14.6pt;height:1in;z-index:3;mso-position-horizontal-relative:text;mso-position-vertical-relative:text" stroked="f">
                  <v:textbox style="layout-flow:vertical;mso-next-textbox:#_x0000_s1032;mso-fit-shape-to-text:t" inset=".5mm,,.5mm">
                    <w:txbxContent>
                      <w:p w:rsidR="00043845" w:rsidRPr="004724E7" w:rsidRDefault="00043845" w:rsidP="00043845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187" w:type="pct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755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FD447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FD4470">
        <w:rPr>
          <w:sz w:val="24"/>
          <w:szCs w:val="24"/>
          <w:lang w:val="uk-UA"/>
        </w:rPr>
        <w:t>28.12.2021</w:t>
      </w:r>
      <w:r w:rsidR="00C63D17" w:rsidRPr="00D85135">
        <w:rPr>
          <w:sz w:val="24"/>
          <w:szCs w:val="24"/>
          <w:lang w:val="uk-UA"/>
        </w:rPr>
        <w:t>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C63D17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w:pict>
          <v:line id="_x0000_s1033" style="position:absolute;z-index:4" from="36pt,-28.1pt" to="171.05pt,-28.1pt"/>
        </w:pic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043845" w:rsidRPr="00FD4470" w:rsidRDefault="00043845" w:rsidP="000666D7">
      <w:pPr>
        <w:rPr>
          <w:sz w:val="24"/>
          <w:szCs w:val="24"/>
          <w:u w:val="single"/>
          <w:lang w:val="ru-RU"/>
        </w:rPr>
      </w:pPr>
      <w:r w:rsidRPr="000666D7">
        <w:rPr>
          <w:sz w:val="24"/>
          <w:szCs w:val="24"/>
          <w:lang w:val="uk-UA"/>
        </w:rPr>
        <w:t>Виконавець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FD4470">
        <w:rPr>
          <w:b/>
          <w:sz w:val="24"/>
          <w:szCs w:val="24"/>
          <w:lang w:val="ru-RU"/>
        </w:rPr>
        <w:t xml:space="preserve"> </w:t>
      </w:r>
      <w:r w:rsidR="00FD4470">
        <w:rPr>
          <w:sz w:val="24"/>
          <w:szCs w:val="24"/>
          <w:lang w:val="uk-UA"/>
        </w:rPr>
        <w:t>Чала Л.Г., 725-55-40</w:t>
      </w:r>
      <w:r w:rsidR="00C63D17" w:rsidRPr="00FD4470">
        <w:rPr>
          <w:sz w:val="24"/>
          <w:szCs w:val="24"/>
          <w:lang w:val="ru-RU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FD4470">
        <w:rPr>
          <w:sz w:val="24"/>
          <w:szCs w:val="24"/>
          <w:lang w:val="uk-UA"/>
        </w:rPr>
        <w:t>Сороколат Ю.В.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="00C63D17" w:rsidRPr="00C63D17">
        <w:rPr>
          <w:b/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</w:p>
    <w:p w:rsidR="00043845" w:rsidRPr="00043845" w:rsidRDefault="00FD4470" w:rsidP="000666D7">
      <w:pPr>
        <w:rPr>
          <w:lang w:val="uk-UA"/>
        </w:rPr>
      </w:pPr>
      <w:r>
        <w:rPr>
          <w:lang w:val="uk-UA"/>
        </w:rPr>
        <w:t xml:space="preserve"> </w:t>
      </w:r>
      <w:r w:rsidR="00C63D17">
        <w:rPr>
          <w:noProof/>
          <w:lang w:val="ru-RU"/>
        </w:rPr>
        <w:pict>
          <v:line id="_x0000_s1036" style="position:absolute;z-index:6;mso-position-horizontal-relative:text;mso-position-vertical-relative:text" from="390.6pt,-9.2pt" to="666pt,-9.2pt"/>
        </w:pict>
      </w:r>
      <w:r w:rsidR="00C63D17">
        <w:rPr>
          <w:noProof/>
          <w:lang w:val="ru-RU"/>
        </w:rPr>
        <w:pict>
          <v:line id="_x0000_s1034" style="position:absolute;z-index:5;mso-position-horizontal-relative:text;mso-position-vertical-relative:text" from="66.6pt,-9.2pt" to="237.6pt,-9.2pt"/>
        </w:pict>
      </w:r>
    </w:p>
    <w:sectPr w:rsidR="00043845" w:rsidRPr="00043845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9C" w:rsidRDefault="00374A9C">
      <w:r>
        <w:separator/>
      </w:r>
    </w:p>
  </w:endnote>
  <w:endnote w:type="continuationSeparator" w:id="0">
    <w:p w:rsidR="00374A9C" w:rsidRDefault="0037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9C" w:rsidRDefault="00374A9C">
      <w:r>
        <w:separator/>
      </w:r>
    </w:p>
  </w:footnote>
  <w:footnote w:type="continuationSeparator" w:id="0">
    <w:p w:rsidR="00374A9C" w:rsidRDefault="00374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D4470">
      <w:rPr>
        <w:rStyle w:val="a6"/>
        <w:noProof/>
      </w:rPr>
      <w:t>4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4470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36B79"/>
    <w:rsid w:val="00246CAE"/>
    <w:rsid w:val="00255A25"/>
    <w:rsid w:val="002718F8"/>
    <w:rsid w:val="002A0FD7"/>
    <w:rsid w:val="002E3379"/>
    <w:rsid w:val="003156DB"/>
    <w:rsid w:val="00317E45"/>
    <w:rsid w:val="00323BF2"/>
    <w:rsid w:val="00352367"/>
    <w:rsid w:val="003540FA"/>
    <w:rsid w:val="00374A9C"/>
    <w:rsid w:val="003A29E0"/>
    <w:rsid w:val="003A6F02"/>
    <w:rsid w:val="003D25E3"/>
    <w:rsid w:val="003E655B"/>
    <w:rsid w:val="00403BB0"/>
    <w:rsid w:val="0046010F"/>
    <w:rsid w:val="00467F82"/>
    <w:rsid w:val="00470F9A"/>
    <w:rsid w:val="004A6830"/>
    <w:rsid w:val="004B5881"/>
    <w:rsid w:val="004B5C5F"/>
    <w:rsid w:val="0050237A"/>
    <w:rsid w:val="00522069"/>
    <w:rsid w:val="005243CE"/>
    <w:rsid w:val="00525DCB"/>
    <w:rsid w:val="00530E8D"/>
    <w:rsid w:val="00535199"/>
    <w:rsid w:val="005467DB"/>
    <w:rsid w:val="00553D3F"/>
    <w:rsid w:val="00584EE1"/>
    <w:rsid w:val="005860E3"/>
    <w:rsid w:val="005B3C9C"/>
    <w:rsid w:val="005B7B23"/>
    <w:rsid w:val="005C1B52"/>
    <w:rsid w:val="005D10B9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61C80"/>
    <w:rsid w:val="00886F5D"/>
    <w:rsid w:val="00890403"/>
    <w:rsid w:val="00895707"/>
    <w:rsid w:val="008C740B"/>
    <w:rsid w:val="008F2014"/>
    <w:rsid w:val="009106D2"/>
    <w:rsid w:val="0092198E"/>
    <w:rsid w:val="00924136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67A47"/>
    <w:rsid w:val="00A913A8"/>
    <w:rsid w:val="00A96758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C052F7"/>
    <w:rsid w:val="00C247D6"/>
    <w:rsid w:val="00C63D17"/>
    <w:rsid w:val="00C73359"/>
    <w:rsid w:val="00C8243B"/>
    <w:rsid w:val="00C832EA"/>
    <w:rsid w:val="00C86012"/>
    <w:rsid w:val="00C95955"/>
    <w:rsid w:val="00CE420C"/>
    <w:rsid w:val="00D173D4"/>
    <w:rsid w:val="00D242EE"/>
    <w:rsid w:val="00D43343"/>
    <w:rsid w:val="00D60FB3"/>
    <w:rsid w:val="00D73275"/>
    <w:rsid w:val="00DA4108"/>
    <w:rsid w:val="00DD2525"/>
    <w:rsid w:val="00E03558"/>
    <w:rsid w:val="00E7049C"/>
    <w:rsid w:val="00E82897"/>
    <w:rsid w:val="00EA6C9C"/>
    <w:rsid w:val="00ED67B3"/>
    <w:rsid w:val="00EE1A1A"/>
    <w:rsid w:val="00EE4297"/>
    <w:rsid w:val="00F26513"/>
    <w:rsid w:val="00F34AC0"/>
    <w:rsid w:val="00F556DF"/>
    <w:rsid w:val="00F74CF9"/>
    <w:rsid w:val="00F9128F"/>
    <w:rsid w:val="00FD4470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0_4kv2021_&#1076;&#1077;&#1082;&#1072;&#1073;&#1088;&#1100;\Templates\F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4</TotalTime>
  <Pages>4</Pages>
  <Words>1061</Words>
  <Characters>6899</Characters>
  <Application>Microsoft Office Word</Application>
  <DocSecurity>0</DocSecurity>
  <Lines>1149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creator>Людмила</dc:creator>
  <cp:lastModifiedBy>Людмила</cp:lastModifiedBy>
  <cp:revision>1</cp:revision>
  <cp:lastPrinted>2006-08-04T12:29:00Z</cp:lastPrinted>
  <dcterms:created xsi:type="dcterms:W3CDTF">2021-12-20T09:15:00Z</dcterms:created>
  <dcterms:modified xsi:type="dcterms:W3CDTF">2021-12-20T09:19:00Z</dcterms:modified>
</cp:coreProperties>
</file>