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B90FBE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B90FBE">
        <w:rPr>
          <w:sz w:val="32"/>
          <w:szCs w:val="32"/>
          <w:lang w:val="ru-RU"/>
        </w:rPr>
        <w:t>2021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B90FBE" w:rsidP="00886F5D">
      <w:pPr>
        <w:rPr>
          <w:lang w:val="uk-UA"/>
        </w:rPr>
      </w:pPr>
      <w:r>
        <w:rPr>
          <w:lang w:val="uk-UA"/>
        </w:rPr>
        <w:t>Харківська</w:t>
      </w:r>
      <w:r w:rsidR="00886F5D" w:rsidRPr="00D85135">
        <w:rPr>
          <w:lang w:val="uk-UA"/>
        </w:rPr>
        <w:t xml:space="preserve"> </w:t>
      </w:r>
    </w:p>
    <w:p w:rsidR="00886F5D" w:rsidRPr="00D85135" w:rsidRDefault="00B90FBE" w:rsidP="00886F5D">
      <w:pPr>
        <w:rPr>
          <w:lang w:val="uk-UA"/>
        </w:rPr>
      </w:pPr>
      <w:r>
        <w:rPr>
          <w:lang w:val="uk-UA"/>
        </w:rPr>
        <w:t xml:space="preserve"> Харків</w:t>
      </w:r>
      <w:r w:rsidR="00886F5D"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B90FBE">
        <w:rPr>
          <w:lang w:val="uk-UA"/>
        </w:rPr>
        <w:t>1 Діти інваліди, які проживають у районі обслуговування дитяч.пол.(1)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>за погодженням із Держстатом</w:t>
            </w:r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852011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 структурного підрозділу з питань охорони здоров</w:t>
            </w:r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B90FBE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B90FBE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B90FBE">
              <w:rPr>
                <w:sz w:val="21"/>
                <w:szCs w:val="21"/>
                <w:u w:val="single"/>
                <w:lang w:val="uk-UA"/>
              </w:rPr>
              <w:t>Департамент охорони здоров</w:t>
            </w:r>
            <w:r w:rsidR="00A5590A">
              <w:rPr>
                <w:sz w:val="21"/>
                <w:szCs w:val="21"/>
                <w:u w:val="single"/>
                <w:lang w:val="uk-UA"/>
              </w:rPr>
              <w:t>´</w:t>
            </w:r>
            <w:r w:rsidR="00B90FBE">
              <w:rPr>
                <w:sz w:val="21"/>
                <w:szCs w:val="21"/>
                <w:u w:val="single"/>
                <w:lang w:val="uk-UA"/>
              </w:rPr>
              <w:t>я Харківської міської ради</w:t>
            </w:r>
            <w:r w:rsidR="00107A81" w:rsidRPr="00B90FBE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B90FBE" w:rsidRDefault="00584EE1" w:rsidP="000666D7">
            <w:pPr>
              <w:rPr>
                <w:sz w:val="21"/>
                <w:lang w:val="uk-UA"/>
              </w:rPr>
            </w:pPr>
          </w:p>
          <w:p w:rsidR="00B24EA7" w:rsidRPr="00B90FBE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B90FBE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B90FBE">
              <w:rPr>
                <w:sz w:val="21"/>
                <w:szCs w:val="21"/>
                <w:u w:val="single"/>
                <w:lang w:val="uk-UA"/>
              </w:rPr>
              <w:t>м.Харків, вул.Сумська, 64</w:t>
            </w:r>
            <w:r w:rsidR="00107A81" w:rsidRPr="00B90FBE">
              <w:rPr>
                <w:sz w:val="21"/>
                <w:szCs w:val="21"/>
                <w:u w:val="single"/>
                <w:lang w:val="uk-UA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B90FBE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r w:rsidRPr="000666D7">
        <w:rPr>
          <w:b/>
          <w:sz w:val="24"/>
          <w:szCs w:val="24"/>
          <w:lang w:val="ru-RU"/>
        </w:rPr>
        <w:t>Розподіл дітей з інвалідністю</w:t>
      </w:r>
      <w:r w:rsidR="00043845" w:rsidRPr="000666D7">
        <w:rPr>
          <w:b/>
          <w:sz w:val="24"/>
          <w:szCs w:val="24"/>
          <w:lang w:val="ru-RU"/>
        </w:rPr>
        <w:t xml:space="preserve"> за причинами інвалідності, віком та статтю</w:t>
      </w:r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r w:rsidRPr="000666D7">
        <w:rPr>
          <w:b/>
          <w:sz w:val="22"/>
          <w:szCs w:val="22"/>
        </w:rPr>
        <w:t>Таблиця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852011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852011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лімфоїдної,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7617EB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  <w:lang w:val="uk-UA"/>
              </w:rPr>
              <w:pict>
                <v:rect id="_x0000_s1030" style="position:absolute;margin-left:-27.6pt;margin-top:2.45pt;width:14.6pt;height:1in;z-index:1;mso-position-horizontal-relative:text;mso-position-vertical-relative:text" stroked="f">
                  <v:textbox style="layout-flow:vertical;mso-next-textbox:#_x0000_s1030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гіпопітуїтаризм (гіпофізарний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(фенілкетонурія)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глікозаміногліканів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(мукополісахаридози)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муковісцидоз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852011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852011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спинальна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  <w:r w:rsidR="00852011"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bookmarkStart w:id="0" w:name="_GoBack"/>
            <w:bookmarkEnd w:id="0"/>
            <w:r>
              <w:rPr>
                <w:b/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852011"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  <w:r w:rsidR="00852011"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52011"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целіакія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7617EB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lang w:val="uk-UA"/>
              </w:rPr>
              <w:pict>
                <v:rect id="_x0000_s1031" style="position:absolute;margin-left:-25.6pt;margin-top:19.65pt;width:14.6pt;height:1in;z-index:2;mso-position-horizontal-relative:text;mso-position-vertical-relative:text" stroked="f">
                  <v:textbox style="layout-flow:vertical;mso-next-textbox:#_x0000_s1031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198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101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аміотрофія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Тернера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423</w:t>
            </w:r>
            <w:r w:rsidR="00852011">
              <w:rPr>
                <w:b/>
                <w:lang w:val="uk-UA"/>
              </w:rPr>
              <w:t>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183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780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2396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</w:t>
            </w:r>
            <w:r w:rsidR="00852011">
              <w:rPr>
                <w:b/>
                <w:lang w:val="uk-UA"/>
              </w:rPr>
              <w:t>9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490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238</w:t>
            </w:r>
            <w:r w:rsidR="00852011">
              <w:rPr>
                <w:lang w:val="uk-UA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416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1397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52011">
              <w:rPr>
                <w:lang w:val="uk-UA"/>
              </w:rPr>
              <w:t>80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дівчаток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1855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364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999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399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423</w:t>
            </w:r>
            <w:r w:rsidR="00852011">
              <w:rPr>
                <w:lang w:val="uk-UA"/>
              </w:rPr>
              <w:t>8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423</w:t>
            </w:r>
            <w:r w:rsidR="00852011">
              <w:rPr>
                <w:lang w:val="uk-UA"/>
              </w:rPr>
              <w:t>8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852011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Лікувіально-профілактичні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852011">
              <w:rPr>
                <w:lang w:val="uk-UA"/>
              </w:rPr>
              <w:t>8</w:t>
            </w:r>
          </w:p>
        </w:tc>
        <w:tc>
          <w:tcPr>
            <w:tcW w:w="1187" w:type="pct"/>
            <w:vAlign w:val="center"/>
          </w:tcPr>
          <w:p w:rsidR="00043845" w:rsidRPr="000666D7" w:rsidRDefault="00B90FBE" w:rsidP="00852011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423</w:t>
            </w:r>
            <w:r w:rsidR="00852011">
              <w:rPr>
                <w:lang w:val="uk-UA"/>
              </w:rPr>
              <w:t>8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7617EB" w:rsidP="000666D7">
            <w:pPr>
              <w:rPr>
                <w:lang w:val="uk-UA"/>
              </w:rPr>
            </w:pPr>
            <w:r>
              <w:rPr>
                <w:noProof/>
                <w:lang w:val="uk-UA"/>
              </w:rPr>
              <w:pict>
                <v:rect id="_x0000_s1032" style="position:absolute;margin-left:-40.6pt;margin-top:-.55pt;width:14.6pt;height:1in;z-index:3;mso-position-horizontal-relative:text;mso-position-vertical-relative:text" stroked="f">
                  <v:textbox style="layout-flow:vertical;mso-next-textbox:#_x0000_s1032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B90FBE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B90FBE">
        <w:rPr>
          <w:sz w:val="24"/>
          <w:szCs w:val="24"/>
          <w:lang w:val="uk-UA"/>
        </w:rPr>
        <w:t>28.12.2021</w:t>
      </w:r>
      <w:r w:rsidR="00C63D17" w:rsidRPr="00D85135">
        <w:rPr>
          <w:sz w:val="24"/>
          <w:szCs w:val="24"/>
          <w:lang w:val="uk-UA"/>
        </w:rPr>
        <w:t>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7617E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w:pict>
          <v:line id="_x0000_s1033" style="position:absolute;z-index:4" from="36pt,-28.1pt" to="171.05pt,-28.1pt"/>
        </w:pic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B90FBE" w:rsidRDefault="00043845" w:rsidP="000666D7">
      <w:pPr>
        <w:rPr>
          <w:sz w:val="24"/>
          <w:szCs w:val="24"/>
          <w:u w:val="single"/>
          <w:lang w:val="ru-RU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B90FBE">
        <w:rPr>
          <w:b/>
          <w:sz w:val="24"/>
          <w:szCs w:val="24"/>
          <w:lang w:val="ru-RU"/>
        </w:rPr>
        <w:t xml:space="preserve"> </w:t>
      </w:r>
      <w:r w:rsidR="00B90FBE">
        <w:rPr>
          <w:sz w:val="24"/>
          <w:szCs w:val="24"/>
          <w:lang w:val="uk-UA"/>
        </w:rPr>
        <w:t>Чала Л.Г., 725-55-40</w:t>
      </w:r>
      <w:r w:rsidR="00C63D17" w:rsidRPr="00B90FBE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B90FBE">
        <w:rPr>
          <w:sz w:val="24"/>
          <w:szCs w:val="24"/>
          <w:lang w:val="uk-UA"/>
        </w:rPr>
        <w:t>Сороколат Ю.В.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043845" w:rsidRDefault="00B90FBE" w:rsidP="000666D7">
      <w:pPr>
        <w:rPr>
          <w:lang w:val="uk-UA"/>
        </w:rPr>
      </w:pPr>
      <w:r>
        <w:rPr>
          <w:lang w:val="uk-UA"/>
        </w:rPr>
        <w:t xml:space="preserve"> </w:t>
      </w:r>
      <w:r w:rsidR="007617EB">
        <w:rPr>
          <w:noProof/>
          <w:lang w:val="ru-RU"/>
        </w:rPr>
        <w:pict>
          <v:line id="_x0000_s1036" style="position:absolute;z-index:6;mso-position-horizontal-relative:text;mso-position-vertical-relative:text" from="390.6pt,-9.2pt" to="666pt,-9.2pt"/>
        </w:pict>
      </w:r>
      <w:r w:rsidR="007617EB">
        <w:rPr>
          <w:noProof/>
          <w:lang w:val="ru-RU"/>
        </w:rPr>
        <w:pict>
          <v:line id="_x0000_s1034" style="position:absolute;z-index:5;mso-position-horizontal-relative:text;mso-position-vertical-relative:text" from="66.6pt,-9.2pt" to="237.6pt,-9.2pt"/>
        </w:pict>
      </w:r>
    </w:p>
    <w:sectPr w:rsidR="00043845" w:rsidRPr="00043845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7EB" w:rsidRDefault="007617EB">
      <w:r>
        <w:separator/>
      </w:r>
    </w:p>
  </w:endnote>
  <w:endnote w:type="continuationSeparator" w:id="0">
    <w:p w:rsidR="007617EB" w:rsidRDefault="0076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7EB" w:rsidRDefault="007617EB">
      <w:r>
        <w:separator/>
      </w:r>
    </w:p>
  </w:footnote>
  <w:footnote w:type="continuationSeparator" w:id="0">
    <w:p w:rsidR="007617EB" w:rsidRDefault="00761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52011">
      <w:rPr>
        <w:rStyle w:val="a6"/>
        <w:noProof/>
      </w:rPr>
      <w:t>3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FBE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06EB3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617EB"/>
    <w:rsid w:val="00781226"/>
    <w:rsid w:val="007819F3"/>
    <w:rsid w:val="007B07F5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52011"/>
    <w:rsid w:val="00861C80"/>
    <w:rsid w:val="00886F5D"/>
    <w:rsid w:val="00890403"/>
    <w:rsid w:val="00895707"/>
    <w:rsid w:val="008C740B"/>
    <w:rsid w:val="008F2014"/>
    <w:rsid w:val="009106D2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5590A"/>
    <w:rsid w:val="00A67A47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0FBE"/>
    <w:rsid w:val="00B929A0"/>
    <w:rsid w:val="00B954B8"/>
    <w:rsid w:val="00BA5F5F"/>
    <w:rsid w:val="00BA7EF9"/>
    <w:rsid w:val="00C052F7"/>
    <w:rsid w:val="00C247D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0_4kv2021_&#1076;&#1077;&#1082;&#1072;&#1073;&#1088;&#1100;\Templates\F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6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Людмила</dc:creator>
  <cp:lastModifiedBy>Людмила</cp:lastModifiedBy>
  <cp:revision>3</cp:revision>
  <cp:lastPrinted>2021-12-21T08:38:00Z</cp:lastPrinted>
  <dcterms:created xsi:type="dcterms:W3CDTF">2021-12-17T08:32:00Z</dcterms:created>
  <dcterms:modified xsi:type="dcterms:W3CDTF">2021-12-21T08:39:00Z</dcterms:modified>
</cp:coreProperties>
</file>