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B7" w:rsidRDefault="002C5FB7" w:rsidP="002C5FB7">
      <w:pPr>
        <w:jc w:val="center"/>
        <w:rPr>
          <w:b/>
          <w:bCs/>
          <w:spacing w:val="120"/>
          <w:sz w:val="28"/>
          <w:szCs w:val="28"/>
        </w:rPr>
      </w:pPr>
    </w:p>
    <w:p w:rsidR="002C5FB7" w:rsidRPr="00164BF4" w:rsidRDefault="002C5FB7" w:rsidP="002C5FB7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164BF4">
        <w:rPr>
          <w:b/>
          <w:bCs/>
          <w:spacing w:val="80"/>
          <w:sz w:val="28"/>
          <w:szCs w:val="28"/>
          <w:lang w:val="uk-UA"/>
        </w:rPr>
        <w:t>ЗВІТНІСТЬ</w:t>
      </w:r>
    </w:p>
    <w:p w:rsidR="002C5FB7" w:rsidRPr="00164BF4" w:rsidRDefault="002C5FB7" w:rsidP="002C5FB7">
      <w:pPr>
        <w:pStyle w:val="4"/>
        <w:keepNext w:val="0"/>
        <w:outlineLvl w:val="3"/>
        <w:rPr>
          <w:sz w:val="32"/>
          <w:szCs w:val="32"/>
        </w:rPr>
      </w:pPr>
      <w:r w:rsidRPr="00164BF4">
        <w:rPr>
          <w:sz w:val="32"/>
          <w:szCs w:val="32"/>
        </w:rPr>
        <w:t xml:space="preserve">Звіт про медичні кадри </w:t>
      </w:r>
    </w:p>
    <w:p w:rsidR="002C5FB7" w:rsidRPr="002833C1" w:rsidRDefault="002C5FB7" w:rsidP="002C5FB7">
      <w:pPr>
        <w:pStyle w:val="4"/>
        <w:keepNext w:val="0"/>
        <w:outlineLvl w:val="3"/>
      </w:pPr>
      <w:r w:rsidRPr="00164BF4">
        <w:rPr>
          <w:sz w:val="32"/>
          <w:szCs w:val="32"/>
        </w:rPr>
        <w:t xml:space="preserve">за </w:t>
      </w:r>
      <w:r w:rsidR="004A1BB7">
        <w:rPr>
          <w:sz w:val="32"/>
          <w:szCs w:val="32"/>
        </w:rPr>
        <w:t>2021</w:t>
      </w:r>
      <w:r w:rsidRPr="00164BF4">
        <w:rPr>
          <w:sz w:val="32"/>
          <w:szCs w:val="32"/>
        </w:rPr>
        <w:t xml:space="preserve"> рік</w:t>
      </w:r>
    </w:p>
    <w:p w:rsidR="003F1D6E" w:rsidRPr="002833C1" w:rsidRDefault="004A1BB7" w:rsidP="003F1D6E">
      <w:pPr>
        <w:ind w:left="-180"/>
        <w:rPr>
          <w:lang w:val="uk-UA"/>
        </w:rPr>
      </w:pPr>
      <w:r>
        <w:rPr>
          <w:lang w:val="uk-UA"/>
        </w:rPr>
        <w:t>Харківська</w:t>
      </w:r>
    </w:p>
    <w:p w:rsidR="003F1D6E" w:rsidRPr="002833C1" w:rsidRDefault="004A1BB7" w:rsidP="003F1D6E">
      <w:pPr>
        <w:ind w:left="-180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Харків</w:t>
      </w:r>
    </w:p>
    <w:p w:rsidR="003F1D6E" w:rsidRPr="002833C1" w:rsidRDefault="003F1D6E" w:rsidP="003F1D6E">
      <w:pPr>
        <w:ind w:left="-180"/>
        <w:rPr>
          <w:lang w:val="uk-UA"/>
        </w:rPr>
      </w:pPr>
    </w:p>
    <w:p w:rsidR="003F1D6E" w:rsidRPr="002833C1" w:rsidRDefault="003F1D6E" w:rsidP="003F1D6E">
      <w:pPr>
        <w:ind w:left="-180"/>
        <w:rPr>
          <w:lang w:val="uk-UA"/>
        </w:rPr>
      </w:pPr>
    </w:p>
    <w:p w:rsidR="003F1D6E" w:rsidRPr="002833C1" w:rsidRDefault="003F1D6E" w:rsidP="003F1D6E">
      <w:pPr>
        <w:ind w:left="-180"/>
        <w:rPr>
          <w:lang w:val="uk-UA"/>
        </w:rPr>
      </w:pPr>
    </w:p>
    <w:p w:rsidR="002C5FB7" w:rsidRPr="002833C1" w:rsidRDefault="004A1BB7" w:rsidP="002C5FB7">
      <w:pPr>
        <w:ind w:left="-180"/>
        <w:rPr>
          <w:lang w:val="uk-UA"/>
        </w:rPr>
      </w:pPr>
      <w:r>
        <w:rPr>
          <w:lang w:val="uk-UA"/>
        </w:rPr>
        <w:t>poзpiз 0</w:t>
      </w:r>
    </w:p>
    <w:p w:rsidR="002C5FB7" w:rsidRPr="002833C1" w:rsidRDefault="002C5FB7" w:rsidP="002C5FB7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2C5FB7" w:rsidRPr="005024DE" w:rsidTr="003F1D6E">
        <w:tblPrEx>
          <w:tblCellMar>
            <w:top w:w="0" w:type="dxa"/>
            <w:bottom w:w="0" w:type="dxa"/>
          </w:tblCellMar>
        </w:tblPrEx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bidi="ar-SA"/>
              </w:rPr>
            </w:pPr>
            <w:r w:rsidRPr="005024DE">
              <w:rPr>
                <w:rFonts w:cs="Times New Roman"/>
                <w:b/>
                <w:sz w:val="25"/>
                <w:lang w:val="ru-RU" w:bidi="ar-SA"/>
              </w:rPr>
              <w:t>Подають</w:t>
            </w:r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val="ru-RU" w:bidi="ar-SA"/>
              </w:rPr>
            </w:pPr>
            <w:r w:rsidRPr="005024DE">
              <w:rPr>
                <w:rFonts w:cs="Times New Roman"/>
                <w:b/>
                <w:sz w:val="25"/>
                <w:lang w:val="ru-RU" w:bidi="ar-SA"/>
              </w:rPr>
              <w:t>Терміни подання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  <w:r w:rsidRPr="005024DE">
              <w:rPr>
                <w:rFonts w:cs="Times New Roman"/>
                <w:b/>
                <w:sz w:val="22"/>
                <w:lang w:val="ru-RU" w:bidi="ar-SA"/>
              </w:rPr>
              <w:t>Форма №</w:t>
            </w:r>
            <w:r w:rsidRPr="005024DE">
              <w:rPr>
                <w:rFonts w:cs="Times New Roman"/>
                <w:b/>
                <w:sz w:val="22"/>
                <w:lang w:val="uk-UA" w:bidi="ar-SA"/>
              </w:rPr>
              <w:t xml:space="preserve"> </w:t>
            </w:r>
            <w:r>
              <w:rPr>
                <w:rFonts w:cs="Times New Roman"/>
                <w:b/>
                <w:sz w:val="22"/>
                <w:lang w:val="ru-RU" w:bidi="ar-SA"/>
              </w:rPr>
              <w:t>17</w:t>
            </w:r>
            <w:r w:rsidRPr="005024DE">
              <w:rPr>
                <w:rFonts w:cs="Times New Roman"/>
                <w:b/>
                <w:sz w:val="22"/>
                <w:lang w:val="uk-UA" w:bidi="ar-SA"/>
              </w:rPr>
              <w:br/>
              <w:t>(</w:t>
            </w:r>
            <w:proofErr w:type="gramStart"/>
            <w:r w:rsidRPr="005024DE">
              <w:rPr>
                <w:rFonts w:cs="Times New Roman"/>
                <w:b/>
                <w:sz w:val="22"/>
                <w:lang w:val="uk-UA" w:bidi="ar-SA"/>
              </w:rPr>
              <w:t>р</w:t>
            </w:r>
            <w:proofErr w:type="gramEnd"/>
            <w:r w:rsidRPr="005024DE">
              <w:rPr>
                <w:rFonts w:cs="Times New Roman"/>
                <w:b/>
                <w:sz w:val="22"/>
                <w:lang w:val="uk-UA" w:bidi="ar-SA"/>
              </w:rPr>
              <w:t>ічна)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sz w:val="22"/>
                <w:lang w:val="ru-RU" w:bidi="ar-SA"/>
              </w:rPr>
              <w:t>ЗАТВЕРДЖЕНО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lang w:val="ru-RU" w:bidi="ar-SA"/>
              </w:rPr>
              <w:t>Наказ МОЗ</w:t>
            </w:r>
            <w:r w:rsidRPr="005024DE">
              <w:rPr>
                <w:rFonts w:cs="Times New Roman"/>
                <w:lang w:val="uk-UA" w:bidi="ar-SA"/>
              </w:rPr>
              <w:t xml:space="preserve"> України</w:t>
            </w:r>
            <w:r w:rsidRPr="005024DE">
              <w:rPr>
                <w:rFonts w:cs="Times New Roman"/>
                <w:sz w:val="22"/>
                <w:lang w:val="ru-RU" w:bidi="ar-SA"/>
              </w:rPr>
              <w:t xml:space="preserve"> </w:t>
            </w:r>
            <w:r w:rsidRPr="005024DE">
              <w:rPr>
                <w:rFonts w:cs="Times New Roman"/>
                <w:sz w:val="22"/>
                <w:lang w:val="ru-RU" w:bidi="ar-SA"/>
              </w:rPr>
              <w:br/>
            </w:r>
            <w:r w:rsidRPr="005024DE">
              <w:rPr>
                <w:rFonts w:cs="Times New Roman"/>
                <w:lang w:val="ru-RU" w:bidi="ar-SA"/>
              </w:rPr>
              <w:t xml:space="preserve">10 липня 2007 року </w:t>
            </w:r>
            <w:r w:rsidRPr="005024DE">
              <w:rPr>
                <w:rFonts w:cs="Times New Roman"/>
                <w:sz w:val="22"/>
                <w:lang w:val="ru-RU" w:bidi="ar-SA"/>
              </w:rPr>
              <w:t>№</w:t>
            </w:r>
            <w:r w:rsidRPr="005024D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sz w:val="22"/>
                <w:lang w:val="ru-RU" w:bidi="ar-SA"/>
              </w:rPr>
              <w:t>378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(зі змінами згідно з наказами МОЗ 17.06.2013 № 511,</w:t>
            </w:r>
            <w:r w:rsidRPr="005024D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lang w:val="uk-UA" w:bidi="ar-SA"/>
              </w:rPr>
              <w:t>04.10.2018</w:t>
            </w:r>
            <w:r w:rsidRPr="005024D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lang w:val="uk-UA" w:bidi="ar-SA"/>
              </w:rPr>
              <w:t>№ 1802</w:t>
            </w:r>
            <w:r w:rsidRPr="005024DE">
              <w:rPr>
                <w:rFonts w:cs="Times New Roman"/>
                <w:sz w:val="22"/>
                <w:lang w:val="uk-UA" w:bidi="ar-SA"/>
              </w:rPr>
              <w:t>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lang w:val="ru-RU" w:bidi="ar-SA"/>
              </w:rPr>
            </w:pPr>
            <w:r w:rsidRPr="005024DE">
              <w:rPr>
                <w:rFonts w:cs="Times New Roman"/>
                <w:lang w:val="ru-RU" w:bidi="ar-SA"/>
              </w:rPr>
              <w:t xml:space="preserve">за погодженням </w:t>
            </w:r>
            <w:r w:rsidRPr="005024DE">
              <w:rPr>
                <w:rFonts w:cs="Times New Roman"/>
                <w:lang w:val="uk-UA" w:bidi="ar-SA"/>
              </w:rPr>
              <w:t>і</w:t>
            </w:r>
            <w:r w:rsidRPr="005024DE">
              <w:rPr>
                <w:rFonts w:cs="Times New Roman"/>
                <w:lang w:val="ru-RU" w:bidi="ar-SA"/>
              </w:rPr>
              <w:t xml:space="preserve">з Держстатом </w:t>
            </w:r>
          </w:p>
        </w:tc>
      </w:tr>
      <w:tr w:rsidR="002C5FB7" w:rsidRPr="005024DE" w:rsidTr="003F1D6E">
        <w:tblPrEx>
          <w:tblCellMar>
            <w:top w:w="0" w:type="dxa"/>
            <w:bottom w:w="0" w:type="dxa"/>
          </w:tblCellMar>
        </w:tblPrEx>
        <w:trPr>
          <w:cantSplit/>
          <w:trHeight w:val="1370"/>
        </w:trPr>
        <w:tc>
          <w:tcPr>
            <w:tcW w:w="6353" w:type="dxa"/>
            <w:vAlign w:val="center"/>
          </w:tcPr>
          <w:p w:rsidR="002C5FB7" w:rsidRPr="005024DE" w:rsidRDefault="002C5FB7" w:rsidP="000070A6">
            <w:pPr>
              <w:jc w:val="both"/>
              <w:rPr>
                <w:rFonts w:cs="Times New Roman"/>
                <w:bCs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bCs/>
                <w:sz w:val="22"/>
                <w:szCs w:val="22"/>
                <w:lang w:val="uk-UA" w:bidi="ar-SA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практики,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5024DE">
              <w:rPr>
                <w:rFonts w:cs="Times New Roman"/>
                <w:b/>
                <w:bCs/>
                <w:sz w:val="22"/>
                <w:szCs w:val="22"/>
                <w:lang w:val="uk-UA" w:bidi="ar-SA"/>
              </w:rPr>
              <w:t>.</w:t>
            </w:r>
            <w:r w:rsidRPr="005024DE">
              <w:rPr>
                <w:rFonts w:cs="Times New Roman"/>
                <w:bCs/>
                <w:sz w:val="22"/>
                <w:szCs w:val="22"/>
                <w:lang w:val="uk-UA" w:bidi="ar-SA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lang w:val="ru-RU" w:bidi="ar-SA"/>
              </w:rPr>
            </w:pPr>
            <w:r w:rsidRPr="005024DE">
              <w:rPr>
                <w:rFonts w:cs="Times New Roman"/>
                <w:lang w:val="uk-UA" w:bidi="ar-SA"/>
              </w:rPr>
              <w:t>Згідно з нака-зом структур-ного підрозді-лу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  <w:tr w:rsidR="002C5FB7" w:rsidRPr="005024DE" w:rsidTr="003F1D6E">
        <w:tblPrEx>
          <w:tblCellMar>
            <w:top w:w="0" w:type="dxa"/>
            <w:bottom w:w="0" w:type="dxa"/>
          </w:tblCellMar>
        </w:tblPrEx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both"/>
              <w:rPr>
                <w:rFonts w:cs="Times New Roman"/>
                <w:sz w:val="22"/>
                <w:szCs w:val="22"/>
                <w:lang w:val="ru-RU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2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. Міністерство охорони здоров'я Автономної Республіки Крим, </w:t>
            </w: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 xml:space="preserve">структурні </w:t>
            </w:r>
            <w:proofErr w:type="gramStart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п</w:t>
            </w:r>
            <w:proofErr w:type="gramEnd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 xml:space="preserve"> зведений звіт</w:t>
            </w: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– Міністерству охорони здоров'я України.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highlight w:val="green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З</w:t>
            </w:r>
            <w:r w:rsidRPr="005024DE">
              <w:rPr>
                <w:rFonts w:cs="Times New Roman"/>
                <w:lang w:val="en-AU" w:bidi="ar-SA"/>
              </w:rPr>
              <w:t>гідно з наказом</w:t>
            </w:r>
            <w:r w:rsidRPr="005024DE">
              <w:rPr>
                <w:rFonts w:cs="Times New Roman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lang w:val="en-AU" w:bidi="ar-SA"/>
              </w:rPr>
              <w:t>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</w:tbl>
    <w:p w:rsidR="002C5FB7" w:rsidRPr="005F6487" w:rsidRDefault="002C5FB7" w:rsidP="002C5FB7">
      <w:pPr>
        <w:jc w:val="center"/>
        <w:rPr>
          <w:b/>
          <w:bCs/>
          <w:sz w:val="24"/>
          <w:szCs w:val="24"/>
          <w:lang w:val="uk-UA"/>
        </w:rPr>
      </w:pPr>
    </w:p>
    <w:p w:rsidR="002C5FB7" w:rsidRPr="005F6487" w:rsidRDefault="002C5FB7" w:rsidP="002C5FB7">
      <w:pPr>
        <w:jc w:val="center"/>
        <w:rPr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2C5FB7" w:rsidRPr="005024DE" w:rsidTr="000070A6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Респондент</w:t>
            </w:r>
          </w:p>
          <w:p w:rsidR="002C5FB7" w:rsidRPr="004A1BB7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ru-RU" w:bidi="ar-SA"/>
              </w:rPr>
            </w:pPr>
            <w:r>
              <w:rPr>
                <w:rFonts w:cs="Times New Roman"/>
                <w:sz w:val="22"/>
                <w:szCs w:val="22"/>
                <w:lang w:val="uk-UA" w:bidi="ar-SA"/>
              </w:rPr>
              <w:t>Найменування</w:t>
            </w:r>
            <w:r w:rsidR="006B55FB" w:rsidRPr="004A1BB7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r w:rsidR="006B55FB" w:rsidRPr="004A1BB7">
              <w:rPr>
                <w:rFonts w:cs="Times New Roman"/>
                <w:sz w:val="22"/>
                <w:szCs w:val="22"/>
                <w:u w:val="single"/>
                <w:lang w:val="ru-RU" w:bidi="ar-SA"/>
              </w:rPr>
              <w:t xml:space="preserve"> </w:t>
            </w:r>
            <w:r w:rsidR="004A1BB7">
              <w:rPr>
                <w:rFonts w:cs="Times New Roman"/>
                <w:sz w:val="22"/>
                <w:szCs w:val="22"/>
                <w:u w:val="single"/>
                <w:lang w:val="uk-UA"/>
              </w:rPr>
              <w:t>Департамент охорони здоров´я Харківської міської ради</w:t>
            </w:r>
            <w:r w:rsidR="006B55FB" w:rsidRPr="004A1BB7">
              <w:rPr>
                <w:rFonts w:cs="Times New Roman"/>
                <w:sz w:val="22"/>
                <w:szCs w:val="22"/>
                <w:u w:val="single"/>
                <w:lang w:val="ru-RU"/>
              </w:rPr>
              <w:t xml:space="preserve"> 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</w:tc>
      </w:tr>
      <w:tr w:rsidR="002C5FB7" w:rsidRPr="005024DE" w:rsidTr="000070A6">
        <w:tblPrEx>
          <w:tblCellMar>
            <w:top w:w="0" w:type="dxa"/>
            <w:bottom w:w="0" w:type="dxa"/>
          </w:tblCellMar>
        </w:tblPrEx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87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4A1BB7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sz w:val="24"/>
                <w:lang w:val="ru-RU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Місцезнаходження</w:t>
            </w:r>
            <w:r w:rsidR="006B55FB" w:rsidRPr="004A1BB7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r w:rsidR="006B55FB" w:rsidRPr="004A1BB7">
              <w:rPr>
                <w:rFonts w:cs="Times New Roman"/>
                <w:sz w:val="22"/>
                <w:szCs w:val="22"/>
                <w:u w:val="single"/>
                <w:lang w:val="ru-RU" w:bidi="ar-SA"/>
              </w:rPr>
              <w:t xml:space="preserve"> </w:t>
            </w:r>
            <w:r w:rsidR="004A1BB7">
              <w:rPr>
                <w:rFonts w:cs="Times New Roman"/>
                <w:sz w:val="22"/>
                <w:szCs w:val="22"/>
                <w:u w:val="single"/>
                <w:lang w:val="uk-UA"/>
              </w:rPr>
              <w:t>м. Харків, вул. Сумська, 64</w:t>
            </w:r>
            <w:r w:rsidR="006B55FB" w:rsidRPr="004A1BB7">
              <w:rPr>
                <w:rFonts w:cs="Times New Roman"/>
                <w:sz w:val="22"/>
                <w:szCs w:val="22"/>
                <w:u w:val="single"/>
                <w:lang w:val="ru-RU"/>
              </w:rPr>
              <w:t xml:space="preserve"> 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(поштовий індекс, область / Автономна Республіка Крим, район,</w:t>
            </w:r>
          </w:p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b/>
                <w:lang w:val="uk-UA" w:eastAsia="uk-UA" w:bidi="ar-SA"/>
              </w:rPr>
            </w:pPr>
            <w:r w:rsidRPr="005024DE">
              <w:rPr>
                <w:rFonts w:ascii="UkrainianPeterburg" w:hAnsi="UkrainianPeterburg" w:cs="Times New Roman"/>
                <w:b/>
                <w:sz w:val="24"/>
                <w:lang w:val="ru-RU" w:bidi="ar-SA"/>
              </w:rPr>
              <w:t>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населений пункт, вулиця/провулок, площа тощо,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eastAsia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eastAsia="uk-UA" w:bidi="ar-SA"/>
              </w:rPr>
              <w:t>___________________________________________________________________________________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№ будинку/корпусу, № квартири/офіса)</w:t>
            </w:r>
          </w:p>
          <w:p w:rsidR="002C5FB7" w:rsidRPr="005024DE" w:rsidRDefault="002C5FB7" w:rsidP="000070A6">
            <w:pPr>
              <w:rPr>
                <w:rFonts w:cs="Times New Roman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1"/>
                <w:szCs w:val="21"/>
                <w:lang w:val="uk-UA" w:bidi="ar-SA"/>
              </w:rPr>
            </w:pPr>
          </w:p>
        </w:tc>
      </w:tr>
    </w:tbl>
    <w:p w:rsidR="002C5FB7" w:rsidRPr="002833C1" w:rsidRDefault="002C5FB7" w:rsidP="002C5FB7">
      <w:pPr>
        <w:jc w:val="center"/>
        <w:rPr>
          <w:b/>
          <w:bCs/>
          <w:lang w:val="uk-UA"/>
        </w:rPr>
      </w:pPr>
    </w:p>
    <w:p w:rsidR="002C5FB7" w:rsidRPr="002833C1" w:rsidRDefault="002C5FB7" w:rsidP="002C5FB7">
      <w:pPr>
        <w:rPr>
          <w:lang w:val="uk-UA"/>
        </w:rPr>
      </w:pPr>
    </w:p>
    <w:p w:rsidR="00251DED" w:rsidRPr="001D7B8F" w:rsidRDefault="002C5FB7" w:rsidP="00251DED">
      <w:pPr>
        <w:rPr>
          <w:b/>
          <w:sz w:val="22"/>
          <w:szCs w:val="22"/>
          <w:lang w:val="uk-UA"/>
        </w:rPr>
      </w:pPr>
      <w:r w:rsidRPr="002833C1">
        <w:rPr>
          <w:lang w:val="uk-UA"/>
        </w:rPr>
        <w:br w:type="page"/>
      </w:r>
      <w:r w:rsidR="00251DED" w:rsidRPr="001D7B8F">
        <w:rPr>
          <w:b/>
          <w:sz w:val="22"/>
          <w:szCs w:val="22"/>
          <w:lang w:val="uk-UA"/>
        </w:rPr>
        <w:lastRenderedPageBreak/>
        <w:t xml:space="preserve">Таблиця 1000 </w:t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 w:rsidRPr="001D7B8F">
        <w:rPr>
          <w:b/>
          <w:sz w:val="22"/>
          <w:szCs w:val="22"/>
          <w:lang w:val="uk-UA"/>
        </w:rPr>
        <w:t>Медичні кадри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498"/>
        <w:gridCol w:w="942"/>
        <w:gridCol w:w="1800"/>
        <w:gridCol w:w="1080"/>
        <w:gridCol w:w="1080"/>
        <w:gridCol w:w="1080"/>
      </w:tblGrid>
      <w:tr w:rsidR="00251DED" w:rsidRPr="00E23C83" w:rsidTr="002407BC">
        <w:trPr>
          <w:cantSplit/>
          <w:jc w:val="center"/>
        </w:trPr>
        <w:tc>
          <w:tcPr>
            <w:tcW w:w="372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jc w:val="center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  <w:lang w:val="uk-UA"/>
              </w:rPr>
            </w:pPr>
            <w:r w:rsidRPr="002833C1">
              <w:rPr>
                <w:b/>
                <w:bCs/>
                <w:sz w:val="18"/>
                <w:szCs w:val="18"/>
                <w:lang w:val="uk-UA"/>
              </w:rPr>
              <w:t>Лікарі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жінок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E5795D">
            <w:pPr>
              <w:ind w:left="-248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сільських адміністративних районів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з організації і управління охорони здоров’я (соціал-гігієністи)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статистики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терапевти - усього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дільничні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пульмонологи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кардіологи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кардіоревматологи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гастроентерологи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нефрологи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ендокринологи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алергологи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гематологи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дієтологи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фізіотерапевти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лікувальної фізкультури та спортивної медицини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функціональної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серцево-судинні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торакальні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нейрохірурги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анестезіологи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ортопеди-травматологи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ендоскопісти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проктологи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трансфузіологи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онкологи-отоларингологи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радіологи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стоматологи-ортопеди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стоматологи-ортодонти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акушери-гінекологи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гінекологи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педіатри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педіатри-неонатологи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рентгенологи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ультразвукової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офтальмологи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</w:tr>
    </w:tbl>
    <w:p w:rsidR="00251DED" w:rsidRPr="00251DED" w:rsidRDefault="00251DED" w:rsidP="00251DED">
      <w:pPr>
        <w:pStyle w:val="a3"/>
        <w:ind w:left="708" w:firstLine="708"/>
        <w:jc w:val="right"/>
        <w:rPr>
          <w:b w:val="0"/>
          <w:sz w:val="16"/>
          <w:szCs w:val="16"/>
        </w:rPr>
      </w:pPr>
      <w:r w:rsidRPr="002833C1">
        <w:br w:type="page"/>
      </w:r>
      <w:r w:rsidRPr="00251DED">
        <w:rPr>
          <w:b w:val="0"/>
          <w:sz w:val="16"/>
          <w:szCs w:val="16"/>
        </w:rPr>
        <w:lastRenderedPageBreak/>
        <w:t>Продовження таблиці 1000</w:t>
      </w:r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8"/>
        <w:gridCol w:w="569"/>
        <w:gridCol w:w="989"/>
        <w:gridCol w:w="1735"/>
        <w:gridCol w:w="1020"/>
        <w:gridCol w:w="1020"/>
        <w:gridCol w:w="1020"/>
      </w:tblGrid>
      <w:tr w:rsidR="00251DED" w:rsidRPr="00E23C83" w:rsidTr="002407BC">
        <w:trPr>
          <w:cantSplit/>
          <w:jc w:val="center"/>
        </w:trPr>
        <w:tc>
          <w:tcPr>
            <w:tcW w:w="1762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88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1560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trHeight w:val="297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trHeight w:val="133"/>
          <w:jc w:val="center"/>
        </w:trPr>
        <w:tc>
          <w:tcPr>
            <w:tcW w:w="176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отоларингологи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фтизіатри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невропатологи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неврологи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сексопатологи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наркологи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дерматовенерологи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патологоанатоми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медицини невідкладних станів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імунологи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лаборанти-генетики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інфекціоністи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токсикологи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бактеріологи і вірусологи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епідеміологи, дезінфекціоністи, паразитологи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санітарні лікарі з: комунальної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праці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харчування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дітей та підлітків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радіаційної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судово-медичної експертизи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санологи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практики – сімейний лікар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інтерни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Із загальної кількості лікарів – аспіранти і клінічні ординатори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загальної кількості лікарів - працюють на основній роботі в закладах, які підпорядковані: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центральним органам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обласним, міським та іншим органам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4203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2.  Зубні лікарі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жінки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3. Провізори в лікувально-профілактичних закладах, закладах підготовки кадрів, НДІ і апаратах органів управління.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Провізори в інших закладах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числі, інтерни, які навчаються на контрактній основі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Із рядка 98: рефлексотерапевти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кар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-психологи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кар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ru-RU"/>
              </w:rPr>
              <w:t xml:space="preserve"> </w:t>
            </w:r>
            <w:r w:rsidRPr="00251DED">
              <w:rPr>
                <w:sz w:val="16"/>
                <w:szCs w:val="16"/>
                <w:lang w:val="uk-UA"/>
              </w:rPr>
              <w:t>з народної та нетрадиц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йної медицини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стажисти (див. роз’яснення)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A22F24" w:rsidP="003D6F0B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викладачі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5795D" w:rsidRDefault="00E5795D" w:rsidP="00E5795D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лікарі з фізичної та реабілітаційної медмцини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E5795D" w:rsidP="002407BC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ерготерапевти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E5795D" w:rsidP="009C38B2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фіз</w:t>
            </w:r>
            <w:r w:rsidR="009C38B2">
              <w:rPr>
                <w:sz w:val="16"/>
                <w:szCs w:val="16"/>
                <w:lang w:val="uk-UA"/>
              </w:rPr>
              <w:t>и</w:t>
            </w:r>
            <w:r>
              <w:rPr>
                <w:sz w:val="16"/>
                <w:szCs w:val="16"/>
                <w:lang w:val="uk-UA"/>
              </w:rPr>
              <w:t>чні 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A22F24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4A1BB7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251DED" w:rsidRDefault="00251DED" w:rsidP="00251DED">
      <w:pPr>
        <w:jc w:val="center"/>
        <w:rPr>
          <w:b/>
          <w:bCs/>
          <w:sz w:val="16"/>
          <w:szCs w:val="16"/>
          <w:lang w:val="uk-UA"/>
        </w:rPr>
      </w:pPr>
      <w:r w:rsidRPr="002833C1">
        <w:rPr>
          <w:b/>
          <w:bCs/>
          <w:sz w:val="22"/>
          <w:szCs w:val="22"/>
          <w:lang w:val="uk-UA"/>
        </w:rPr>
        <w:br w:type="page"/>
      </w:r>
      <w:r w:rsidRPr="00251DED">
        <w:rPr>
          <w:b/>
          <w:bCs/>
          <w:sz w:val="16"/>
          <w:szCs w:val="16"/>
          <w:lang w:val="uk-UA"/>
        </w:rPr>
        <w:lastRenderedPageBreak/>
        <w:t>Таблиця 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2"/>
        <w:gridCol w:w="411"/>
        <w:gridCol w:w="957"/>
        <w:gridCol w:w="1800"/>
        <w:gridCol w:w="900"/>
        <w:gridCol w:w="954"/>
      </w:tblGrid>
      <w:tr w:rsidR="00251DED" w:rsidRPr="00E23C83" w:rsidTr="002407BC">
        <w:trPr>
          <w:cantSplit/>
          <w:trHeight w:val="60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3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 середніх медичних працівників, які мають кваліфікаційну категорію</w:t>
            </w:r>
          </w:p>
        </w:tc>
      </w:tr>
      <w:tr w:rsidR="00251DED" w:rsidRPr="002833C1" w:rsidTr="00251DED">
        <w:trPr>
          <w:cantSplit/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1.Середній медичний персонал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5219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2773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609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261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</w:t>
            </w:r>
          </w:p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фельдшери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акушерки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помічники санітарних лікарів і помічники епідеміологів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сестри в усіх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4190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2258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481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217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інструктори-дезінфектори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 (фельдшери-лаборанти)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16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зубні 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рентгенотехніки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рентгенолаборанти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184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12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статистики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2.Фармацевти в лікувально-профілактичних закладах, закладах підготовки кадрів, НДІ та апаратах органів управління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армацевти в інших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 xml:space="preserve">3.Інструктори-методисти з лікувальної фізкультури з вищою немедичною освітою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Інструктори з лікувальної фізкультури (без медичної освіти)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Молодші медичні сестри для догляду за хворими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487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4.Із загальної кількості середніх медичних працівників-жінок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5042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2712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583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253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 xml:space="preserve">5. Із загальної кількості медичних сестер </w:t>
            </w:r>
            <w:r w:rsidRPr="00251DED">
              <w:rPr>
                <w:b/>
                <w:sz w:val="16"/>
                <w:szCs w:val="16"/>
                <w:lang w:val="ru-RU"/>
              </w:rPr>
              <w:t>(</w:t>
            </w:r>
            <w:r w:rsidRPr="00251DED">
              <w:rPr>
                <w:b/>
                <w:sz w:val="16"/>
                <w:szCs w:val="16"/>
                <w:lang w:val="uk-UA"/>
              </w:rPr>
              <w:t>рядок</w:t>
            </w:r>
            <w:r w:rsidRPr="00251DED">
              <w:rPr>
                <w:b/>
                <w:sz w:val="16"/>
                <w:szCs w:val="16"/>
                <w:lang w:val="ru-RU"/>
              </w:rPr>
              <w:t xml:space="preserve"> 5</w:t>
            </w:r>
            <w:r w:rsidRPr="00251DED">
              <w:rPr>
                <w:b/>
                <w:sz w:val="16"/>
                <w:szCs w:val="16"/>
                <w:lang w:val="uk-UA"/>
              </w:rPr>
              <w:t>) – медичні сестри загальної практики – сімейної медицини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6. Спеціалісти з вищою немедичною освітою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рядка 12: 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 з л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кувальної фізкультури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 з трудової терап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 з сан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тарної осв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техніки - ортезисти -г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псовиливальники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</w:rPr>
            </w:pPr>
            <w:r w:rsidRPr="00251DED">
              <w:rPr>
                <w:sz w:val="16"/>
                <w:szCs w:val="16"/>
                <w:lang w:val="uk-UA"/>
              </w:rPr>
              <w:t>г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г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єн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сти зубн</w:t>
            </w:r>
            <w:r w:rsidRPr="00251DED">
              <w:rPr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4A1BB7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A57CB4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A57CB4">
              <w:rPr>
                <w:sz w:val="16"/>
                <w:szCs w:val="16"/>
                <w:lang w:val="uk-UA"/>
              </w:rPr>
              <w:t>спеціалісти реабілітаційного профілю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A57CB4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A57CB4">
              <w:rPr>
                <w:sz w:val="16"/>
                <w:szCs w:val="16"/>
                <w:lang w:val="uk-UA"/>
              </w:rPr>
              <w:t>ерготерапевти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A57CB4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A57CB4">
              <w:rPr>
                <w:sz w:val="16"/>
                <w:szCs w:val="16"/>
                <w:lang w:val="uk-UA"/>
              </w:rPr>
              <w:t>фізичні терапевти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4A1BB7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500FBA" w:rsidRDefault="00251DED" w:rsidP="00251DED">
      <w:pPr>
        <w:rPr>
          <w:sz w:val="18"/>
          <w:szCs w:val="18"/>
          <w:lang w:val="uk-UA"/>
        </w:rPr>
      </w:pPr>
    </w:p>
    <w:p w:rsidR="007B618B" w:rsidRPr="00487B14" w:rsidRDefault="007B618B" w:rsidP="00B44F70">
      <w:pPr>
        <w:pStyle w:val="3"/>
        <w:keepNext w:val="0"/>
        <w:jc w:val="both"/>
        <w:outlineLvl w:val="2"/>
        <w:rPr>
          <w:sz w:val="22"/>
          <w:szCs w:val="22"/>
        </w:rPr>
      </w:pPr>
      <w:r w:rsidRPr="00487B14">
        <w:rPr>
          <w:sz w:val="22"/>
          <w:szCs w:val="22"/>
        </w:rPr>
        <w:t>Таблиця 1002</w:t>
      </w:r>
    </w:p>
    <w:p w:rsidR="007B618B" w:rsidRPr="00487B14" w:rsidRDefault="007B618B" w:rsidP="00B44F70">
      <w:pPr>
        <w:pStyle w:val="2"/>
        <w:rPr>
          <w:sz w:val="22"/>
          <w:szCs w:val="22"/>
        </w:rPr>
      </w:pPr>
      <w:r w:rsidRPr="00487B14">
        <w:rPr>
          <w:sz w:val="22"/>
          <w:szCs w:val="22"/>
        </w:rPr>
        <w:t>Із загальної кількості фізичних осіб середнього медичного персоналу ( табл</w:t>
      </w:r>
      <w:r w:rsidR="00D63C82" w:rsidRPr="00487B14">
        <w:rPr>
          <w:sz w:val="22"/>
          <w:szCs w:val="22"/>
        </w:rPr>
        <w:t>.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1001, рядок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1, графа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1), що працює на основній роботі в закладах підготовки кадрів, НДІ та апараті органів управління (без урахування середнього медичного персоналу  клінік вузів і стаціонарів НДІ)</w:t>
      </w:r>
      <w:r w:rsidR="00D63C82" w:rsidRPr="00487B14">
        <w:rPr>
          <w:sz w:val="22"/>
          <w:szCs w:val="22"/>
          <w:lang w:val="en-US"/>
        </w:rPr>
        <w:t> </w:t>
      </w:r>
      <w:r w:rsidR="00930F71" w:rsidRPr="009C51C9">
        <w:rPr>
          <w:b/>
          <w:sz w:val="22"/>
          <w:szCs w:val="22"/>
          <w:u w:val="single"/>
          <w:lang w:val="en-US"/>
        </w:rPr>
        <w:t xml:space="preserve"> </w:t>
      </w:r>
      <w:r w:rsidR="004A1BB7">
        <w:rPr>
          <w:b/>
          <w:sz w:val="22"/>
          <w:szCs w:val="22"/>
          <w:u w:val="single"/>
        </w:rPr>
        <w:t>   </w:t>
      </w:r>
      <w:r w:rsidR="00930F71" w:rsidRPr="009C51C9">
        <w:rPr>
          <w:b/>
          <w:sz w:val="22"/>
          <w:szCs w:val="22"/>
          <w:u w:val="single"/>
          <w:lang w:val="en-US"/>
        </w:rPr>
        <w:t xml:space="preserve"> </w:t>
      </w:r>
      <w:r w:rsidRPr="00487B14">
        <w:rPr>
          <w:b/>
          <w:sz w:val="22"/>
          <w:szCs w:val="22"/>
        </w:rPr>
        <w:t>.</w:t>
      </w: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1003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</w:t>
      </w:r>
      <w:r w:rsidR="00D63C82" w:rsidRPr="00487B14">
        <w:rPr>
          <w:sz w:val="22"/>
          <w:szCs w:val="22"/>
          <w:lang w:val="uk-UA"/>
        </w:rPr>
        <w:t xml:space="preserve"> </w:t>
      </w:r>
      <w:r w:rsidRPr="00487B14">
        <w:rPr>
          <w:sz w:val="22"/>
          <w:szCs w:val="22"/>
          <w:lang w:val="uk-UA"/>
        </w:rPr>
        <w:t>1000, рядок 1, графа 1)  осіб пенсійного віку</w:t>
      </w:r>
      <w:r w:rsidR="00D63C82" w:rsidRPr="00487B14">
        <w:rPr>
          <w:sz w:val="22"/>
          <w:szCs w:val="22"/>
        </w:rPr>
        <w:t>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="004A1BB7">
        <w:rPr>
          <w:b/>
          <w:sz w:val="22"/>
          <w:szCs w:val="22"/>
          <w:u w:val="single"/>
          <w:lang w:val="uk-UA"/>
        </w:rPr>
        <w:t>804</w:t>
      </w:r>
      <w:r w:rsidR="009C51C9"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 1000, рядок 1, графа 1)  працюють у сільській місцевості</w:t>
      </w:r>
      <w:r w:rsidR="00D63C82" w:rsidRPr="00487B14">
        <w:rPr>
          <w:sz w:val="22"/>
          <w:szCs w:val="22"/>
        </w:rPr>
        <w:t>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="004A1BB7">
        <w:rPr>
          <w:b/>
          <w:sz w:val="22"/>
          <w:szCs w:val="22"/>
          <w:u w:val="single"/>
          <w:lang w:val="uk-UA"/>
        </w:rPr>
        <w:t>  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1004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осіб пенсійного віку</w:t>
      </w:r>
      <w:r w:rsidR="00D63C82" w:rsidRPr="00487B14">
        <w:rPr>
          <w:sz w:val="22"/>
          <w:szCs w:val="22"/>
        </w:rPr>
        <w:t>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="004A1BB7">
        <w:rPr>
          <w:b/>
          <w:sz w:val="22"/>
          <w:szCs w:val="22"/>
          <w:u w:val="single"/>
          <w:lang w:val="uk-UA"/>
        </w:rPr>
        <w:t>894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працюють у сільській місцевості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ru-RU"/>
        </w:rPr>
        <w:t xml:space="preserve"> </w:t>
      </w:r>
      <w:r w:rsidR="004A1BB7">
        <w:rPr>
          <w:b/>
          <w:sz w:val="22"/>
          <w:szCs w:val="22"/>
          <w:u w:val="single"/>
          <w:lang w:val="uk-UA"/>
        </w:rPr>
        <w:t>  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3B3807" w:rsidRDefault="007B618B" w:rsidP="00B44F70">
      <w:pPr>
        <w:jc w:val="both"/>
        <w:rPr>
          <w:sz w:val="12"/>
          <w:szCs w:val="12"/>
          <w:lang w:val="uk-UA"/>
        </w:rPr>
      </w:pPr>
    </w:p>
    <w:p w:rsidR="007B618B" w:rsidRPr="00487B14" w:rsidRDefault="007B618B">
      <w:pPr>
        <w:rPr>
          <w:sz w:val="22"/>
          <w:szCs w:val="22"/>
          <w:lang w:val="uk-UA"/>
        </w:rPr>
      </w:pPr>
    </w:p>
    <w:p w:rsidR="007B618B" w:rsidRPr="002833C1" w:rsidRDefault="007B618B">
      <w:pPr>
        <w:pStyle w:val="a5"/>
        <w:jc w:val="both"/>
        <w:rPr>
          <w:rFonts w:ascii="Times New Roman" w:hAnsi="Times New Roman"/>
          <w:b/>
          <w:bCs/>
          <w:lang w:val="uk-UA"/>
        </w:rPr>
      </w:pPr>
      <w:r w:rsidRPr="002833C1">
        <w:rPr>
          <w:rFonts w:ascii="Times New Roman" w:hAnsi="Times New Roman"/>
          <w:noProof/>
          <w:sz w:val="24"/>
          <w:szCs w:val="24"/>
          <w:lang w:val="uk-UA"/>
        </w:rPr>
        <w:pict>
          <v:line id="_x0000_s1027" style="position:absolute;left:0;text-align:left;z-index:1" from="36pt,13.3pt" to="171.05pt,13.3pt"/>
        </w:pict>
      </w:r>
      <w:r w:rsidRPr="002833C1">
        <w:rPr>
          <w:rFonts w:ascii="Times New Roman" w:hAnsi="Times New Roman"/>
          <w:sz w:val="24"/>
          <w:szCs w:val="24"/>
          <w:lang w:val="uk-UA"/>
        </w:rPr>
        <w:t>Дата</w:t>
      </w:r>
      <w:r w:rsidRPr="002833C1">
        <w:rPr>
          <w:rFonts w:ascii="Times New Roman" w:hAnsi="Times New Roman"/>
          <w:sz w:val="24"/>
          <w:szCs w:val="24"/>
          <w:lang w:val="uk-UA"/>
        </w:rPr>
        <w:tab/>
      </w:r>
      <w:r w:rsidRPr="002833C1">
        <w:rPr>
          <w:rFonts w:ascii="Times New Roman" w:hAnsi="Times New Roman"/>
          <w:sz w:val="24"/>
          <w:szCs w:val="24"/>
          <w:lang w:val="uk-UA"/>
        </w:rPr>
        <w:tab/>
      </w:r>
      <w:r w:rsidR="004A1BB7">
        <w:rPr>
          <w:rFonts w:ascii="Times New Roman" w:hAnsi="Times New Roman"/>
          <w:sz w:val="24"/>
          <w:szCs w:val="24"/>
          <w:lang w:val="uk-UA"/>
        </w:rPr>
        <w:t>27.01.2022</w:t>
      </w:r>
      <w:r w:rsidR="009C51C9" w:rsidRPr="002833C1">
        <w:rPr>
          <w:rFonts w:ascii="Times New Roman" w:hAnsi="Times New Roman"/>
          <w:sz w:val="24"/>
          <w:szCs w:val="24"/>
          <w:lang w:val="uk-UA"/>
        </w:rPr>
        <w:t>р.</w:t>
      </w:r>
      <w:r w:rsidRPr="002833C1">
        <w:rPr>
          <w:rFonts w:ascii="Times New Roman" w:hAnsi="Times New Roman"/>
          <w:lang w:val="uk-UA"/>
        </w:rPr>
        <w:tab/>
      </w:r>
      <w:r w:rsidRPr="002833C1">
        <w:rPr>
          <w:rFonts w:ascii="Times New Roman" w:hAnsi="Times New Roman"/>
          <w:lang w:val="uk-UA"/>
        </w:rPr>
        <w:tab/>
      </w:r>
      <w:r w:rsidRPr="002833C1">
        <w:rPr>
          <w:rFonts w:ascii="Times New Roman" w:hAnsi="Times New Roman"/>
          <w:lang w:val="uk-UA"/>
        </w:rPr>
        <w:tab/>
      </w:r>
      <w:r w:rsidRPr="002833C1">
        <w:rPr>
          <w:rFonts w:ascii="Times New Roman" w:hAnsi="Times New Roman"/>
          <w:lang w:val="uk-UA"/>
        </w:rPr>
        <w:tab/>
      </w:r>
      <w:r w:rsidRPr="002833C1">
        <w:rPr>
          <w:rFonts w:ascii="Times New Roman" w:hAnsi="Times New Roman"/>
          <w:lang w:val="uk-UA"/>
        </w:rPr>
        <w:tab/>
      </w:r>
      <w:r w:rsidRPr="002833C1">
        <w:rPr>
          <w:rFonts w:ascii="Times New Roman" w:hAnsi="Times New Roman"/>
          <w:b/>
          <w:sz w:val="24"/>
          <w:szCs w:val="24"/>
          <w:lang w:val="uk-UA"/>
        </w:rPr>
        <w:t>Керівник закладу</w:t>
      </w:r>
    </w:p>
    <w:p w:rsidR="007B618B" w:rsidRPr="002833C1" w:rsidRDefault="007B618B">
      <w:pPr>
        <w:pStyle w:val="a5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 w:rsidRPr="002833C1">
        <w:rPr>
          <w:rFonts w:ascii="Times New Roman" w:hAnsi="Times New Roman"/>
          <w:noProof/>
          <w:sz w:val="16"/>
          <w:szCs w:val="16"/>
          <w:lang w:val="uk-UA"/>
        </w:rPr>
        <w:pict>
          <v:line id="_x0000_s1028" style="position:absolute;left:0;text-align:left;z-index:2" from="387pt,1.05pt" to="522pt,1.05pt"/>
        </w:pict>
      </w:r>
      <w:r w:rsidRPr="002833C1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</w:r>
      <w:r w:rsidRPr="002833C1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7B618B" w:rsidRPr="002833C1" w:rsidRDefault="007B618B">
      <w:pPr>
        <w:jc w:val="center"/>
        <w:rPr>
          <w:b/>
          <w:lang w:val="uk-UA"/>
        </w:rPr>
      </w:pPr>
    </w:p>
    <w:p w:rsidR="007B618B" w:rsidRPr="002833C1" w:rsidRDefault="007B618B">
      <w:pPr>
        <w:jc w:val="center"/>
        <w:rPr>
          <w:b/>
          <w:lang w:val="uk-UA"/>
        </w:rPr>
      </w:pPr>
    </w:p>
    <w:p w:rsidR="007B618B" w:rsidRPr="002833C1" w:rsidRDefault="007B618B">
      <w:pPr>
        <w:jc w:val="center"/>
        <w:rPr>
          <w:b/>
          <w:lang w:val="uk-UA"/>
        </w:rPr>
      </w:pPr>
      <w:r w:rsidRPr="002833C1">
        <w:rPr>
          <w:b/>
          <w:lang w:val="uk-UA"/>
        </w:rPr>
        <w:t>М.П.</w:t>
      </w:r>
    </w:p>
    <w:p w:rsidR="007B618B" w:rsidRPr="002833C1" w:rsidRDefault="007B618B">
      <w:pPr>
        <w:jc w:val="center"/>
        <w:rPr>
          <w:b/>
          <w:lang w:val="uk-UA"/>
        </w:rPr>
      </w:pPr>
    </w:p>
    <w:p w:rsidR="007B618B" w:rsidRPr="003B3807" w:rsidRDefault="007B618B">
      <w:pPr>
        <w:pStyle w:val="a5"/>
        <w:jc w:val="both"/>
        <w:rPr>
          <w:rFonts w:ascii="Times New Roman" w:hAnsi="Times New Roman"/>
          <w:sz w:val="12"/>
          <w:szCs w:val="12"/>
          <w:lang w:val="uk-UA"/>
        </w:rPr>
      </w:pPr>
    </w:p>
    <w:p w:rsidR="007B618B" w:rsidRPr="003D7F2E" w:rsidRDefault="007B618B">
      <w:pPr>
        <w:pStyle w:val="a5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 w:rsidRPr="003D7F2E">
        <w:rPr>
          <w:b/>
          <w:noProof/>
          <w:lang w:val="uk-UA"/>
        </w:rPr>
        <w:pict>
          <v:line id="_x0000_s1030" style="position:absolute;left:0;text-align:left;z-index:4" from="4in,13.05pt" to="527.4pt,13.05pt"/>
        </w:pict>
      </w:r>
      <w:r w:rsidRPr="003D7F2E">
        <w:rPr>
          <w:rFonts w:ascii="Times New Roman" w:hAnsi="Times New Roman"/>
          <w:sz w:val="24"/>
          <w:szCs w:val="24"/>
          <w:lang w:val="uk-UA"/>
        </w:rPr>
        <w:t>Виконавець</w:t>
      </w:r>
      <w:r w:rsidR="00487B14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4A1BB7">
        <w:rPr>
          <w:rFonts w:ascii="Times New Roman" w:hAnsi="Times New Roman"/>
          <w:sz w:val="24"/>
          <w:szCs w:val="24"/>
          <w:lang w:val="uk-UA"/>
        </w:rPr>
        <w:t>Пшеняник О.В., 725-55-40</w:t>
      </w:r>
      <w:r w:rsidRPr="00487B14">
        <w:rPr>
          <w:rFonts w:ascii="Times New Roman" w:hAnsi="Times New Roman"/>
          <w:sz w:val="24"/>
          <w:szCs w:val="24"/>
          <w:lang w:val="uk-UA"/>
        </w:rPr>
        <w:tab/>
      </w:r>
      <w:r w:rsidRPr="00487B14">
        <w:rPr>
          <w:rFonts w:ascii="Times New Roman" w:hAnsi="Times New Roman"/>
          <w:sz w:val="24"/>
          <w:szCs w:val="24"/>
          <w:lang w:val="uk-UA"/>
        </w:rPr>
        <w:tab/>
      </w:r>
      <w:r w:rsidR="004A1BB7">
        <w:rPr>
          <w:rFonts w:ascii="Times New Roman" w:hAnsi="Times New Roman"/>
          <w:sz w:val="24"/>
          <w:szCs w:val="24"/>
          <w:lang w:val="uk-UA"/>
        </w:rPr>
        <w:t>Сороколат Ю.В.</w:t>
      </w:r>
    </w:p>
    <w:p w:rsidR="007B618B" w:rsidRPr="002833C1" w:rsidRDefault="007B618B">
      <w:pPr>
        <w:jc w:val="both"/>
        <w:rPr>
          <w:sz w:val="16"/>
          <w:szCs w:val="16"/>
          <w:lang w:val="uk-UA"/>
        </w:rPr>
      </w:pPr>
      <w:r w:rsidRPr="002833C1">
        <w:rPr>
          <w:b/>
          <w:noProof/>
          <w:lang w:val="uk-UA"/>
        </w:rPr>
        <w:pict>
          <v:line id="_x0000_s1029" style="position:absolute;left:0;text-align:left;z-index:3" from="66.6pt,0" to="237.6pt,0"/>
        </w:pict>
      </w:r>
      <w:r w:rsidRPr="002833C1">
        <w:rPr>
          <w:b/>
          <w:noProof/>
          <w:lang w:val="uk-UA"/>
        </w:rPr>
        <w:tab/>
      </w:r>
      <w:r w:rsidRPr="002833C1">
        <w:rPr>
          <w:lang w:val="uk-UA"/>
        </w:rPr>
        <w:tab/>
      </w:r>
      <w:r w:rsidRPr="002833C1">
        <w:rPr>
          <w:sz w:val="16"/>
          <w:szCs w:val="16"/>
          <w:lang w:val="uk-UA"/>
        </w:rPr>
        <w:t>(прізвище, ім’я, по батькові, номер телефону)</w:t>
      </w:r>
      <w:r w:rsidRPr="002833C1">
        <w:rPr>
          <w:sz w:val="16"/>
          <w:szCs w:val="16"/>
          <w:lang w:val="uk-UA"/>
        </w:rPr>
        <w:tab/>
      </w:r>
      <w:r w:rsidRPr="002833C1">
        <w:rPr>
          <w:sz w:val="16"/>
          <w:szCs w:val="16"/>
          <w:lang w:val="uk-UA"/>
        </w:rPr>
        <w:tab/>
      </w:r>
      <w:r w:rsidRPr="002833C1">
        <w:rPr>
          <w:sz w:val="16"/>
          <w:szCs w:val="16"/>
          <w:lang w:val="uk-UA"/>
        </w:rPr>
        <w:tab/>
      </w:r>
      <w:r w:rsidRPr="002833C1">
        <w:rPr>
          <w:sz w:val="16"/>
          <w:szCs w:val="16"/>
          <w:lang w:val="uk-UA"/>
        </w:rPr>
        <w:tab/>
        <w:t>(прізвище, ім’я, по батькові)</w:t>
      </w:r>
    </w:p>
    <w:p w:rsidR="007B618B" w:rsidRPr="002833C1" w:rsidRDefault="007B618B">
      <w:pPr>
        <w:rPr>
          <w:lang w:val="uk-UA"/>
        </w:rPr>
      </w:pPr>
    </w:p>
    <w:p w:rsidR="007B618B" w:rsidRPr="004A1BB7" w:rsidRDefault="004A1BB7" w:rsidP="003424EE">
      <w:pPr>
        <w:rPr>
          <w:sz w:val="12"/>
          <w:szCs w:val="12"/>
          <w:lang w:val="ru-RU"/>
        </w:rPr>
      </w:pPr>
      <w:r w:rsidRPr="004A1BB7">
        <w:rPr>
          <w:sz w:val="12"/>
          <w:szCs w:val="12"/>
          <w:lang w:val="ru-RU"/>
        </w:rPr>
        <w:t xml:space="preserve"> </w:t>
      </w:r>
    </w:p>
    <w:sectPr w:rsidR="007B618B" w:rsidRPr="004A1BB7" w:rsidSect="002C5FB7">
      <w:headerReference w:type="default" r:id="rId8"/>
      <w:footerReference w:type="even" r:id="rId9"/>
      <w:footerReference w:type="default" r:id="rId10"/>
      <w:pgSz w:w="11907" w:h="16840" w:code="9"/>
      <w:pgMar w:top="720" w:right="851" w:bottom="357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0BA" w:rsidRDefault="00BC50BA">
      <w:r>
        <w:separator/>
      </w:r>
    </w:p>
  </w:endnote>
  <w:endnote w:type="continuationSeparator" w:id="0">
    <w:p w:rsidR="00BC50BA" w:rsidRDefault="00BC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8B" w:rsidRDefault="007B61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618B" w:rsidRDefault="007B618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8B" w:rsidRDefault="007B618B">
    <w:pPr>
      <w:pStyle w:val="a7"/>
      <w:framePr w:wrap="around" w:vAnchor="text" w:hAnchor="page" w:x="6125" w:y="22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1BB7">
      <w:rPr>
        <w:rStyle w:val="a8"/>
        <w:noProof/>
      </w:rPr>
      <w:t>2</w:t>
    </w:r>
    <w:r>
      <w:rPr>
        <w:rStyle w:val="a8"/>
      </w:rPr>
      <w:fldChar w:fldCharType="end"/>
    </w:r>
  </w:p>
  <w:p w:rsidR="007B618B" w:rsidRDefault="007B618B">
    <w:pPr>
      <w:pStyle w:val="a7"/>
      <w:rPr>
        <w:sz w:val="2"/>
        <w:szCs w:val="2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0BA" w:rsidRDefault="00BC50BA">
      <w:r>
        <w:separator/>
      </w:r>
    </w:p>
  </w:footnote>
  <w:footnote w:type="continuationSeparator" w:id="0">
    <w:p w:rsidR="00BC50BA" w:rsidRDefault="00BC5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8B" w:rsidRDefault="007B618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E2E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4CA188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F160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1BB7"/>
    <w:rsid w:val="000070A6"/>
    <w:rsid w:val="00013484"/>
    <w:rsid w:val="00051392"/>
    <w:rsid w:val="00080A61"/>
    <w:rsid w:val="000B2C92"/>
    <w:rsid w:val="000B57D0"/>
    <w:rsid w:val="000E29F4"/>
    <w:rsid w:val="000E3D48"/>
    <w:rsid w:val="00164BF4"/>
    <w:rsid w:val="00170862"/>
    <w:rsid w:val="00172492"/>
    <w:rsid w:val="001D7B8F"/>
    <w:rsid w:val="001E2A8D"/>
    <w:rsid w:val="0020113C"/>
    <w:rsid w:val="002122FB"/>
    <w:rsid w:val="00227BA5"/>
    <w:rsid w:val="002407BC"/>
    <w:rsid w:val="00251DED"/>
    <w:rsid w:val="00253685"/>
    <w:rsid w:val="002833C1"/>
    <w:rsid w:val="002A6F2D"/>
    <w:rsid w:val="002C5FB7"/>
    <w:rsid w:val="002E5BC0"/>
    <w:rsid w:val="003424EE"/>
    <w:rsid w:val="003B3807"/>
    <w:rsid w:val="003D6F0B"/>
    <w:rsid w:val="003D7F2E"/>
    <w:rsid w:val="003E3D8F"/>
    <w:rsid w:val="003F1D6E"/>
    <w:rsid w:val="00487B14"/>
    <w:rsid w:val="004941C8"/>
    <w:rsid w:val="004A1BB7"/>
    <w:rsid w:val="004A28CF"/>
    <w:rsid w:val="004B2793"/>
    <w:rsid w:val="004B3514"/>
    <w:rsid w:val="004B5DA3"/>
    <w:rsid w:val="004E150B"/>
    <w:rsid w:val="00586D92"/>
    <w:rsid w:val="005D5DAE"/>
    <w:rsid w:val="005F6487"/>
    <w:rsid w:val="00684DDD"/>
    <w:rsid w:val="006A3D39"/>
    <w:rsid w:val="006B55FB"/>
    <w:rsid w:val="007039FB"/>
    <w:rsid w:val="00753881"/>
    <w:rsid w:val="00786905"/>
    <w:rsid w:val="007A0386"/>
    <w:rsid w:val="007A1DBD"/>
    <w:rsid w:val="007B618B"/>
    <w:rsid w:val="007F1EEC"/>
    <w:rsid w:val="008369F1"/>
    <w:rsid w:val="0088379D"/>
    <w:rsid w:val="00890A32"/>
    <w:rsid w:val="008D41C0"/>
    <w:rsid w:val="008F1B21"/>
    <w:rsid w:val="00911017"/>
    <w:rsid w:val="00930F71"/>
    <w:rsid w:val="009C38B2"/>
    <w:rsid w:val="009C5114"/>
    <w:rsid w:val="009C51C9"/>
    <w:rsid w:val="009E69D5"/>
    <w:rsid w:val="00A22F24"/>
    <w:rsid w:val="00A306B2"/>
    <w:rsid w:val="00A57CB4"/>
    <w:rsid w:val="00AA2058"/>
    <w:rsid w:val="00AA48E8"/>
    <w:rsid w:val="00B13255"/>
    <w:rsid w:val="00B44F70"/>
    <w:rsid w:val="00B820F8"/>
    <w:rsid w:val="00BC50BA"/>
    <w:rsid w:val="00C03B33"/>
    <w:rsid w:val="00D10605"/>
    <w:rsid w:val="00D50FEB"/>
    <w:rsid w:val="00D63C82"/>
    <w:rsid w:val="00DB7267"/>
    <w:rsid w:val="00DD2F24"/>
    <w:rsid w:val="00DD4843"/>
    <w:rsid w:val="00DE661E"/>
    <w:rsid w:val="00E5795D"/>
    <w:rsid w:val="00E80742"/>
    <w:rsid w:val="00F279F5"/>
    <w:rsid w:val="00F5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3">
    <w:name w:val="заголовок 3"/>
    <w:basedOn w:val="a"/>
    <w:next w:val="a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both"/>
    </w:pPr>
    <w:rPr>
      <w:b/>
      <w:bCs/>
      <w:lang w:val="uk-UA"/>
    </w:rPr>
  </w:style>
  <w:style w:type="paragraph" w:styleId="a3">
    <w:name w:val="Title"/>
    <w:basedOn w:val="a"/>
    <w:qFormat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Pr>
      <w:sz w:val="14"/>
      <w:szCs w:val="14"/>
      <w:lang w:val="uk-UA"/>
    </w:rPr>
  </w:style>
  <w:style w:type="paragraph" w:styleId="2">
    <w:name w:val="Body Text 2"/>
    <w:basedOn w:val="a"/>
    <w:pPr>
      <w:jc w:val="both"/>
    </w:pPr>
    <w:rPr>
      <w:lang w:val="uk-UA"/>
    </w:rPr>
  </w:style>
  <w:style w:type="paragraph" w:customStyle="1" w:styleId="a5">
    <w:name w:val="Îáû÷íûé"/>
    <w:pPr>
      <w:autoSpaceDE w:val="0"/>
      <w:autoSpaceDN w:val="0"/>
    </w:pPr>
    <w:rPr>
      <w:rFonts w:ascii="Kudriashov" w:hAnsi="Kudriashov" w:cs="Kudriashov"/>
      <w:lang w:bidi="ks-Dev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1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338B2-76A9-42D7-9BBE-2C37CDE7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F17</Template>
  <TotalTime>3</TotalTime>
  <Pages>4</Pages>
  <Words>1404</Words>
  <Characters>8424</Characters>
  <Application>Microsoft Office Word</Application>
  <DocSecurity>0</DocSecurity>
  <Lines>1684</Lines>
  <Paragraphs>614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Людмила</dc:creator>
  <cp:lastModifiedBy>Людмила</cp:lastModifiedBy>
  <cp:revision>1</cp:revision>
  <cp:lastPrinted>1601-01-01T00:00:00Z</cp:lastPrinted>
  <dcterms:created xsi:type="dcterms:W3CDTF">2022-01-24T13:13:00Z</dcterms:created>
  <dcterms:modified xsi:type="dcterms:W3CDTF">2022-01-24T13:16:00Z</dcterms:modified>
</cp:coreProperties>
</file>