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682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828"/>
      </w:tblGrid>
      <w:tr w:rsidR="00194448">
        <w:trPr>
          <w:cantSplit/>
          <w:trHeight w:val="230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021012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021012">
              <w:rPr>
                <w:b/>
                <w:sz w:val="20"/>
                <w:szCs w:val="20"/>
                <w:lang w:val="uk-UA"/>
              </w:rPr>
              <w:t>6. Харків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148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631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021012">
              <w:rPr>
                <w:b/>
                <w:i/>
                <w:sz w:val="22"/>
                <w:szCs w:val="22"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021012">
              <w:rPr>
                <w:b/>
                <w:sz w:val="22"/>
                <w:szCs w:val="22"/>
                <w:lang w:val="uk-UA"/>
              </w:rPr>
              <w:t>м. Харків, вул. Сумська, 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b/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27.</w:t>
            </w: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120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ЗВЕДЕНА ВІДОМІСТЬ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обліку руху хворихі ліжкового фонду в стаціонарі, відділенні або профілю ліжок____________________________________________</w:t>
      </w:r>
    </w:p>
    <w:p w:rsidR="00194448" w:rsidRDefault="00194448">
      <w:pPr>
        <w:pStyle w:val="a6"/>
        <w:ind w:firstLine="9781"/>
        <w:jc w:val="lef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вписати найменування</w:t>
      </w:r>
    </w:p>
    <w:p w:rsidR="00194448" w:rsidRDefault="00194448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>за</w:t>
      </w:r>
      <w:r w:rsidR="00021012">
        <w:rPr>
          <w:b/>
          <w:sz w:val="16"/>
          <w:szCs w:val="16"/>
          <w:lang w:val="uk-UA"/>
        </w:rPr>
        <w:t xml:space="preserve"> 12 місяців</w:t>
      </w:r>
      <w:r>
        <w:rPr>
          <w:b/>
          <w:sz w:val="16"/>
          <w:szCs w:val="16"/>
        </w:rPr>
        <w:t xml:space="preserve">  </w:t>
      </w:r>
      <w:r w:rsidR="00021012">
        <w:rPr>
          <w:b/>
          <w:sz w:val="16"/>
          <w:szCs w:val="16"/>
          <w:u w:val="single"/>
        </w:rPr>
        <w:t>2021</w:t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6"/>
          <w:szCs w:val="16"/>
        </w:rPr>
      </w:pPr>
      <w:r>
        <w:rPr>
          <w:sz w:val="18"/>
          <w:szCs w:val="18"/>
          <w:lang w:val="uk-UA"/>
        </w:rPr>
        <w:t xml:space="preserve">Таблиця 1601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  <w:lang w:val="uk-UA"/>
        </w:rPr>
        <w:t>Стор1  ф.016/о</w:t>
      </w:r>
    </w:p>
    <w:tbl>
      <w:tblPr>
        <w:tblW w:w="0" w:type="auto"/>
        <w:tblInd w:w="-44" w:type="dxa"/>
        <w:tblLayout w:type="fixed"/>
        <w:tblCellMar>
          <w:left w:w="113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750"/>
        <w:gridCol w:w="941"/>
        <w:gridCol w:w="657"/>
        <w:gridCol w:w="712"/>
        <w:gridCol w:w="808"/>
        <w:gridCol w:w="645"/>
        <w:gridCol w:w="830"/>
        <w:gridCol w:w="743"/>
        <w:gridCol w:w="739"/>
        <w:gridCol w:w="856"/>
        <w:gridCol w:w="926"/>
        <w:gridCol w:w="601"/>
        <w:gridCol w:w="850"/>
        <w:gridCol w:w="992"/>
        <w:gridCol w:w="851"/>
        <w:gridCol w:w="709"/>
        <w:gridCol w:w="738"/>
      </w:tblGrid>
      <w:tr w:rsidR="00194448">
        <w:trPr>
          <w:trHeight w:val="284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Число ліжок у межах кошто-рису фактично рогорнутих + згорнутих на ремонт     на кінець звітного періоду</w:t>
            </w:r>
          </w:p>
        </w:tc>
        <w:tc>
          <w:tcPr>
            <w:tcW w:w="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tabs>
                <w:tab w:val="left" w:pos="52"/>
                <w:tab w:val="left" w:pos="344"/>
              </w:tabs>
              <w:spacing w:line="182" w:lineRule="exact"/>
              <w:ind w:left="456" w:right="542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4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529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7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844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Загальнi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Терапевтичнi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18097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227956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29225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Кардiологiчнi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585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637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10966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106567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8920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Алергологічні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Алергологічні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2049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30878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</w:t>
            </w:r>
          </w:p>
        </w:tc>
      </w:tr>
    </w:tbl>
    <w:p w:rsidR="00194448" w:rsidRDefault="00194448">
      <w:pPr>
        <w:pageBreakBefore/>
        <w:rPr>
          <w:sz w:val="18"/>
          <w:szCs w:val="18"/>
          <w:lang w:val="uk-UA"/>
        </w:rPr>
      </w:pPr>
    </w:p>
    <w:p w:rsidR="00194448" w:rsidRDefault="00194448">
      <w:pPr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Стор.2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4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697"/>
      </w:tblGrid>
      <w:tr w:rsidR="00194448">
        <w:trPr>
          <w:trHeight w:hRule="exact" w:val="239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 -рису фактично рогорнутих + згорнутих на ремонт на кінець звітного періоду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6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63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442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дорослих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1860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1888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19341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5042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11917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84493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9653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Судинної хiрургії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хiрургії 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Стор.3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801"/>
      </w:tblGrid>
      <w:tr w:rsidR="00194448">
        <w:trPr>
          <w:trHeight w:hRule="exact" w:val="239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ліжок у межах кошто-рису фактично рогорнутих + згорнутих на ремонт на кінець звітного періоду 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0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28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хірургії для дiтей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77496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Проктологiчнi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3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вагiтних та роділь (крім патології вагітних)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Патології вагiтних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7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дорослих (крім ліжок для переривання вагітності)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Стор.4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28"/>
        <w:gridCol w:w="518"/>
        <w:gridCol w:w="909"/>
        <w:gridCol w:w="675"/>
        <w:gridCol w:w="726"/>
        <w:gridCol w:w="650"/>
        <w:gridCol w:w="622"/>
        <w:gridCol w:w="802"/>
        <w:gridCol w:w="716"/>
        <w:gridCol w:w="713"/>
        <w:gridCol w:w="830"/>
        <w:gridCol w:w="896"/>
        <w:gridCol w:w="783"/>
        <w:gridCol w:w="716"/>
        <w:gridCol w:w="994"/>
        <w:gridCol w:w="830"/>
        <w:gridCol w:w="849"/>
        <w:gridCol w:w="753"/>
      </w:tblGrid>
      <w:tr w:rsidR="00194448" w:rsidTr="00ED19C9">
        <w:trPr>
          <w:trHeight w:hRule="exact" w:val="340"/>
        </w:trPr>
        <w:tc>
          <w:tcPr>
            <w:tcW w:w="28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ED19C9">
        <w:trPr>
          <w:trHeight w:hRule="exact" w:val="569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ED19C9">
        <w:trPr>
          <w:cantSplit/>
          <w:trHeight w:hRule="exact" w:val="284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cantSplit/>
          <w:trHeight w:hRule="exact" w:val="1417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дiтей  (крім ліжок для переривання вагітності)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проведення штучного переривання вагітності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кістково-суглобовий туберкульоз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примусового лiкування хворих на алкоголізм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кiстково-суглобовий туберкульоз  (для дітей)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685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697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17415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183061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4578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52515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9944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Психосоматичнi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Наркологiчні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D19C9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примусового лiкування хворих з тяжкими супутніми захворюваннями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D19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10284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10267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61789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2470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Pr="0063319A" w:rsidRDefault="0063319A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1316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</w:tr>
      <w:tr w:rsidR="0063319A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5258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49483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Стор.5 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5"/>
        <w:gridCol w:w="514"/>
        <w:gridCol w:w="906"/>
        <w:gridCol w:w="672"/>
        <w:gridCol w:w="723"/>
        <w:gridCol w:w="647"/>
        <w:gridCol w:w="619"/>
        <w:gridCol w:w="798"/>
        <w:gridCol w:w="716"/>
        <w:gridCol w:w="710"/>
        <w:gridCol w:w="827"/>
        <w:gridCol w:w="890"/>
        <w:gridCol w:w="780"/>
        <w:gridCol w:w="716"/>
        <w:gridCol w:w="991"/>
        <w:gridCol w:w="827"/>
        <w:gridCol w:w="843"/>
        <w:gridCol w:w="816"/>
      </w:tblGrid>
      <w:tr w:rsidR="00194448" w:rsidTr="00562B28">
        <w:trPr>
          <w:trHeight w:hRule="exact" w:val="340"/>
        </w:trPr>
        <w:tc>
          <w:tcPr>
            <w:tcW w:w="28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598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1E450B">
        <w:trPr>
          <w:trHeight w:hRule="exact" w:val="555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1E450B">
        <w:trPr>
          <w:cantSplit/>
          <w:trHeight w:hRule="exact" w:val="276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cantSplit/>
          <w:trHeight w:hRule="exact" w:val="1417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63319A" w:rsidTr="008439F1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дiтей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2661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23379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Педiатричні (соматичні)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5899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58906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15419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недоношених та хворих новонароджен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13227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грудних дiтей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93F3F" w:rsidRDefault="00993F3F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110</w:t>
            </w:r>
          </w:p>
          <w:p w:rsidR="00993F3F" w:rsidRDefault="00993F3F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</w:p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</w:p>
          <w:p w:rsidR="00993F3F" w:rsidRDefault="00993F3F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113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1664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93F3F"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993F3F" w:rsidP="00993F3F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16271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Радiологічні та рентгенологічні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 лікування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лiкування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дорослих (сума рядків 79-89)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7561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2549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73633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дiтей (сума рядків 90-96)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</w:t>
            </w:r>
          </w:p>
        </w:tc>
      </w:tr>
      <w:tr w:rsidR="00194448" w:rsidTr="001E450B">
        <w:trPr>
          <w:trHeight w:hRule="exact" w:val="369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В С Ь О Г О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6780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6875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2508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159374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8532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25048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26820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26820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152204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1624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7040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2638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1470609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59060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91528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34343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Анестезіології та інтенсивної терапії (кошторисні для дорослих)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46785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лікарень та самостійних відділень Хоспiс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18589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Лепрозорiй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97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Токсікологічні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1774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1599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Стор.6  ф.016/о</w:t>
      </w:r>
    </w:p>
    <w:tbl>
      <w:tblPr>
        <w:tblW w:w="15708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3"/>
        <w:gridCol w:w="131"/>
        <w:gridCol w:w="518"/>
        <w:gridCol w:w="909"/>
        <w:gridCol w:w="81"/>
        <w:gridCol w:w="94"/>
        <w:gridCol w:w="500"/>
        <w:gridCol w:w="400"/>
        <w:gridCol w:w="326"/>
        <w:gridCol w:w="432"/>
        <w:gridCol w:w="117"/>
        <w:gridCol w:w="101"/>
        <w:gridCol w:w="621"/>
        <w:gridCol w:w="153"/>
        <w:gridCol w:w="649"/>
        <w:gridCol w:w="226"/>
        <w:gridCol w:w="494"/>
        <w:gridCol w:w="459"/>
        <w:gridCol w:w="254"/>
        <w:gridCol w:w="830"/>
        <w:gridCol w:w="896"/>
        <w:gridCol w:w="782"/>
        <w:gridCol w:w="464"/>
        <w:gridCol w:w="256"/>
        <w:gridCol w:w="994"/>
        <w:gridCol w:w="830"/>
        <w:gridCol w:w="612"/>
        <w:gridCol w:w="237"/>
        <w:gridCol w:w="819"/>
      </w:tblGrid>
      <w:tr w:rsidR="001F3CC9" w:rsidTr="007B6C45">
        <w:trPr>
          <w:trHeight w:hRule="exact" w:val="239"/>
        </w:trPr>
        <w:tc>
          <w:tcPr>
            <w:tcW w:w="265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F3CC9" w:rsidRDefault="001F3CC9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F3CC9" w:rsidRDefault="001F3CC9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F3CC9" w:rsidTr="007B6C45">
        <w:trPr>
          <w:trHeight w:hRule="exact" w:val="569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3CC9" w:rsidTr="007B6C45">
        <w:trPr>
          <w:cantSplit/>
          <w:trHeight w:hRule="exact" w:val="290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cantSplit/>
          <w:trHeight w:hRule="exact" w:val="1274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562B28" w:rsidTr="00562B28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Променевої патології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63319A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(кошторисні для дорослих)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Пол</w:t>
            </w:r>
            <w:r>
              <w:rPr>
                <w:color w:val="000000"/>
                <w:sz w:val="18"/>
                <w:szCs w:val="18"/>
                <w:lang w:val="uk-UA"/>
              </w:rPr>
              <w:t>і</w:t>
            </w:r>
            <w:r>
              <w:rPr>
                <w:color w:val="000000"/>
                <w:sz w:val="18"/>
                <w:szCs w:val="18"/>
              </w:rPr>
              <w:t>ативно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допомоги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(зверхкошторисні для дорослих) 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анестезіології для дiтей (кошторисні)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Токсикологічні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Pr="000B5E1D" w:rsidRDefault="000B5E1D" w:rsidP="00C744D0">
            <w:pPr>
              <w:snapToGrid w:val="0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Хоспіс</w:t>
            </w:r>
            <w:r w:rsidR="001528F7">
              <w:rPr>
                <w:color w:val="000000"/>
                <w:sz w:val="18"/>
                <w:szCs w:val="18"/>
                <w:lang w:val="uk-UA"/>
              </w:rPr>
              <w:t xml:space="preserve">ні ліжка </w:t>
            </w:r>
            <w:r w:rsidR="00817E8B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528F7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Pr="00C744D0" w:rsidRDefault="001528F7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</w:rPr>
              <w:t>Паліативної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528F7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  <w:lang w:val="uk-UA"/>
              </w:rPr>
              <w:t>Невідкладної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62B2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Pr="001528F7" w:rsidRDefault="00562B2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1528F7" w:rsidRDefault="001F3CC9">
            <w:pPr>
              <w:snapToGrid w:val="0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6B6CD8" w:rsidRDefault="00562B28" w:rsidP="006B6CD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113"/>
        </w:trPr>
        <w:tc>
          <w:tcPr>
            <w:tcW w:w="2523" w:type="dxa"/>
            <w:shd w:val="clear" w:color="auto" w:fill="auto"/>
            <w:vAlign w:val="center"/>
          </w:tcPr>
          <w:p w:rsidR="00021012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  <w:r w:rsidRPr="007B6C45">
              <w:rPr>
                <w:sz w:val="20"/>
                <w:szCs w:val="20"/>
              </w:rPr>
              <w:br w:type="page"/>
            </w:r>
          </w:p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  <w:r w:rsidRPr="007B6C45">
              <w:rPr>
                <w:sz w:val="20"/>
                <w:szCs w:val="20"/>
                <w:lang w:val="uk-UA"/>
              </w:rPr>
              <w:t xml:space="preserve"> Дата</w:t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="00021012">
              <w:rPr>
                <w:sz w:val="20"/>
                <w:szCs w:val="20"/>
                <w:u w:val="single"/>
                <w:lang w:val="en-US"/>
              </w:rPr>
              <w:t>27.01.2022</w:t>
            </w:r>
            <w:r w:rsidRPr="007B6C45"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B6C45"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rPr>
                <w:sz w:val="20"/>
                <w:szCs w:val="20"/>
                <w:lang w:val="en-US"/>
              </w:rPr>
            </w:pPr>
            <w:r w:rsidRPr="007B6C45">
              <w:rPr>
                <w:sz w:val="20"/>
                <w:szCs w:val="20"/>
                <w:lang w:val="en-US"/>
              </w:rPr>
              <w:t xml:space="preserve"> ___________     </w:t>
            </w:r>
            <w:r w:rsidR="00021012">
              <w:rPr>
                <w:b/>
                <w:sz w:val="20"/>
                <w:szCs w:val="20"/>
                <w:u w:val="single"/>
                <w:lang w:val="uk-UA"/>
              </w:rPr>
              <w:t>Сороколат Ю.В.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285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8"/>
                <w:szCs w:val="8"/>
                <w:lang w:val="uk-UA"/>
              </w:rPr>
            </w:pP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EA2D7C" w:rsidRPr="00EA2D7C" w:rsidTr="007B6C45">
        <w:tblPrEx>
          <w:tblCellMar>
            <w:left w:w="0" w:type="dxa"/>
            <w:right w:w="0" w:type="dxa"/>
          </w:tblCellMar>
        </w:tblPrEx>
        <w:trPr>
          <w:gridAfter w:val="19"/>
          <w:wAfter w:w="9794" w:type="dxa"/>
          <w:cantSplit/>
          <w:trHeight w:val="285"/>
        </w:trPr>
        <w:tc>
          <w:tcPr>
            <w:tcW w:w="5914" w:type="dxa"/>
            <w:gridSpan w:val="10"/>
            <w:shd w:val="clear" w:color="auto" w:fill="auto"/>
            <w:vAlign w:val="center"/>
          </w:tcPr>
          <w:p w:rsidR="00EA2D7C" w:rsidRPr="002668F2" w:rsidRDefault="00EA2D7C" w:rsidP="007B6C45">
            <w:pPr>
              <w:rPr>
                <w:sz w:val="18"/>
                <w:szCs w:val="18"/>
                <w:lang w:val="en-US"/>
              </w:rPr>
            </w:pPr>
            <w:r w:rsidRPr="002668F2">
              <w:rPr>
                <w:sz w:val="18"/>
                <w:szCs w:val="18"/>
                <w:lang w:val="uk-UA"/>
              </w:rPr>
              <w:t xml:space="preserve">Виконавець _____________  </w:t>
            </w:r>
            <w:r w:rsidR="00021012">
              <w:rPr>
                <w:sz w:val="18"/>
                <w:szCs w:val="18"/>
                <w:u w:val="single"/>
                <w:lang w:val="uk-UA"/>
              </w:rPr>
              <w:t>Пшеняник О.В., 725-55-40</w:t>
            </w:r>
          </w:p>
        </w:tc>
      </w:tr>
      <w:tr w:rsidR="007B6C45" w:rsidRPr="007B6C45" w:rsidTr="007B6C45">
        <w:tblPrEx>
          <w:tblCellMar>
            <w:left w:w="0" w:type="dxa"/>
            <w:right w:w="0" w:type="dxa"/>
          </w:tblCellMar>
        </w:tblPrEx>
        <w:trPr>
          <w:gridAfter w:val="6"/>
          <w:wAfter w:w="3748" w:type="dxa"/>
          <w:cantSplit/>
          <w:trHeight w:val="285"/>
        </w:trPr>
        <w:tc>
          <w:tcPr>
            <w:tcW w:w="4162" w:type="dxa"/>
            <w:gridSpan w:val="5"/>
            <w:shd w:val="clear" w:color="auto" w:fill="auto"/>
          </w:tcPr>
          <w:p w:rsidR="007B6C45" w:rsidRPr="007B6C45" w:rsidRDefault="007B6C45" w:rsidP="00C0647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994" w:type="dxa"/>
            <w:gridSpan w:val="3"/>
            <w:shd w:val="clear" w:color="auto" w:fill="auto"/>
            <w:vAlign w:val="center"/>
          </w:tcPr>
          <w:p w:rsidR="007B6C45" w:rsidRPr="007B6C45" w:rsidRDefault="007B6C45" w:rsidP="00C0647B">
            <w:pPr>
              <w:jc w:val="center"/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М.П.</w:t>
            </w: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79" w:type="dxa"/>
            <w:gridSpan w:val="7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7B6C45" w:rsidP="00E86BAE">
      <w:pPr>
        <w:rPr>
          <w:sz w:val="14"/>
          <w:szCs w:val="14"/>
          <w:lang w:val="uk-UA"/>
        </w:rPr>
      </w:pPr>
      <w:r>
        <w:br w:type="page"/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6982"/>
        <w:gridCol w:w="5482"/>
        <w:gridCol w:w="2181"/>
        <w:gridCol w:w="1059"/>
      </w:tblGrid>
      <w:tr w:rsidR="00194448"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021012">
            <w:pPr>
              <w:rPr>
                <w:sz w:val="22"/>
                <w:szCs w:val="22"/>
                <w:lang w:val="uk-UA"/>
              </w:rPr>
            </w:pPr>
            <w:r>
              <w:rPr>
                <w:b/>
                <w:lang w:val="en-US"/>
              </w:rPr>
              <w:t>Харківська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r>
              <w:rPr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Розріз: </w:t>
            </w:r>
            <w:r w:rsidR="00021012">
              <w:rPr>
                <w:b/>
                <w:lang w:val="en-US"/>
              </w:rPr>
              <w:t>R</w:t>
            </w:r>
            <w:r w:rsidR="00021012" w:rsidRPr="00021012">
              <w:rPr>
                <w:b/>
              </w:rPr>
              <w:t>0 Форма у ц</w:t>
            </w:r>
            <w:r w:rsidR="00021012">
              <w:rPr>
                <w:b/>
                <w:lang w:val="en-US"/>
              </w:rPr>
              <w:t>i</w:t>
            </w:r>
            <w:r w:rsidR="00021012" w:rsidRPr="00021012">
              <w:rPr>
                <w:b/>
              </w:rPr>
              <w:t>лому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Наказ Міністерства охорони здоров’</w:t>
            </w:r>
            <w:r>
              <w:rPr>
                <w:sz w:val="20"/>
                <w:szCs w:val="20"/>
              </w:rPr>
              <w:t>я України</w:t>
            </w:r>
          </w:p>
          <w:p w:rsidR="00194448" w:rsidRDefault="0019444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28 липня 2014 року № 527</w:t>
            </w:r>
            <w:r>
              <w:rPr>
                <w:sz w:val="20"/>
                <w:szCs w:val="20"/>
              </w:rPr>
              <w:t xml:space="preserve"> </w:t>
            </w:r>
          </w:p>
          <w:p w:rsidR="00194448" w:rsidRDefault="00194448">
            <w:pPr>
              <w:rPr>
                <w:spacing w:val="3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(у редакції наказу</w:t>
            </w:r>
            <w:bookmarkStart w:id="0" w:name="nak_164"/>
            <w:bookmarkEnd w:id="0"/>
            <w:r>
              <w:rPr>
                <w:color w:val="000000"/>
                <w:sz w:val="20"/>
                <w:szCs w:val="20"/>
              </w:rPr>
              <w:t xml:space="preserve"> Міністерства охорони здоров’я України</w:t>
            </w:r>
            <w:r>
              <w:rPr>
                <w:color w:val="000000"/>
                <w:sz w:val="20"/>
                <w:szCs w:val="20"/>
              </w:rPr>
              <w:br/>
            </w:r>
            <w:bookmarkStart w:id="1" w:name="nak_165"/>
            <w:bookmarkEnd w:id="1"/>
            <w:r>
              <w:rPr>
                <w:color w:val="000000"/>
                <w:sz w:val="20"/>
                <w:szCs w:val="20"/>
              </w:rPr>
              <w:t>від 26 січня 2018 року № 157)</w:t>
            </w:r>
          </w:p>
        </w:tc>
        <w:tc>
          <w:tcPr>
            <w:tcW w:w="2181" w:type="dxa"/>
            <w:shd w:val="clear" w:color="auto" w:fill="auto"/>
          </w:tcPr>
          <w:p w:rsidR="00194448" w:rsidRDefault="00194448">
            <w:pPr>
              <w:snapToGrid w:val="0"/>
              <w:ind w:left="1076"/>
              <w:jc w:val="center"/>
              <w:rPr>
                <w:spacing w:val="3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54"/>
        <w:gridCol w:w="5066"/>
        <w:gridCol w:w="239"/>
        <w:gridCol w:w="427"/>
        <w:gridCol w:w="429"/>
        <w:gridCol w:w="429"/>
        <w:gridCol w:w="429"/>
        <w:gridCol w:w="429"/>
        <w:gridCol w:w="429"/>
        <w:gridCol w:w="429"/>
        <w:gridCol w:w="429"/>
        <w:gridCol w:w="429"/>
        <w:gridCol w:w="327"/>
        <w:gridCol w:w="312"/>
        <w:gridCol w:w="283"/>
        <w:gridCol w:w="598"/>
      </w:tblGrid>
      <w:tr w:rsidR="00194448">
        <w:trPr>
          <w:cantSplit/>
          <w:trHeight w:val="340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Міністерство охорони здоров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b/>
                <w:sz w:val="20"/>
                <w:szCs w:val="20"/>
                <w:lang w:val="uk-UA"/>
              </w:rPr>
              <w:t>я України</w:t>
            </w:r>
          </w:p>
        </w:tc>
        <w:tc>
          <w:tcPr>
            <w:tcW w:w="5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021012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021012">
              <w:rPr>
                <w:b/>
                <w:sz w:val="20"/>
                <w:szCs w:val="20"/>
                <w:lang w:val="uk-UA"/>
              </w:rPr>
              <w:t>6. Харків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61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ind w:left="0" w:right="-108" w:firstLine="0"/>
              <w:jc w:val="left"/>
              <w:rPr>
                <w:sz w:val="24"/>
              </w:rPr>
            </w:pPr>
            <w:r>
              <w:rPr>
                <w:b w:val="0"/>
                <w:szCs w:val="22"/>
              </w:rPr>
              <w:t xml:space="preserve">     Форма первинної облікової документації </w:t>
            </w:r>
          </w:p>
          <w:p w:rsidR="00194448" w:rsidRDefault="00194448">
            <w:pPr>
              <w:pStyle w:val="4"/>
            </w:pPr>
            <w:r>
              <w:rPr>
                <w:sz w:val="24"/>
              </w:rPr>
              <w:t>№  039/о</w:t>
            </w:r>
          </w:p>
        </w:tc>
      </w:tr>
      <w:tr w:rsidR="00194448">
        <w:trPr>
          <w:cantSplit/>
          <w:trHeight w:val="57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Найменування закладу: </w:t>
            </w:r>
            <w:r w:rsidR="00021012">
              <w:rPr>
                <w:b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021012">
              <w:rPr>
                <w:b/>
                <w:sz w:val="22"/>
                <w:szCs w:val="22"/>
                <w:lang w:val="uk-UA"/>
              </w:rPr>
              <w:t>м. Харків, вул. Сумська, 64</w: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8"/>
                <w:szCs w:val="8"/>
              </w:rPr>
            </w:pPr>
          </w:p>
        </w:tc>
      </w:tr>
      <w:tr w:rsidR="00194448">
        <w:trPr>
          <w:cantSplit/>
          <w:trHeight w:val="541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pacing w:after="120"/>
              <w:jc w:val="center"/>
              <w:rPr>
                <w:spacing w:val="20"/>
                <w:sz w:val="20"/>
              </w:rPr>
            </w:pPr>
            <w:r>
              <w:rPr>
                <w:b/>
                <w:spacing w:val="20"/>
                <w:sz w:val="22"/>
                <w:szCs w:val="22"/>
              </w:rPr>
              <w:t>ЗАТВЕРДЖЕНО</w:t>
            </w:r>
          </w:p>
          <w:p w:rsidR="00194448" w:rsidRDefault="00194448">
            <w:pPr>
              <w:pStyle w:val="2"/>
              <w:jc w:val="center"/>
            </w:pPr>
            <w:r>
              <w:rPr>
                <w:spacing w:val="20"/>
                <w:sz w:val="20"/>
              </w:rPr>
              <w:t>Наказ МОЗ України</w:t>
            </w:r>
          </w:p>
        </w:tc>
      </w:tr>
      <w:tr w:rsidR="00194448">
        <w:trPr>
          <w:cantSplit/>
          <w:trHeight w:val="140"/>
        </w:trPr>
        <w:tc>
          <w:tcPr>
            <w:tcW w:w="465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Код ЕДРПОУ: </w:t>
            </w:r>
            <w:r w:rsidR="00BF4D8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85.4pt;margin-top:-6.75pt;width:136.45pt;height:14.25pt;z-index:2;visibility:visible;mso-wrap-distance-right:0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" stroked="f">
                  <v:textbox inset="0,0,0,0">
                    <w:txbxContent>
                      <w:tbl>
                        <w:tblPr>
                          <w:tblW w:w="0" w:type="auto"/>
                          <w:tblInd w:w="108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2730"/>
                        </w:tblGrid>
                        <w:tr w:rsidR="00021012">
                          <w:tc>
                            <w:tcPr>
                              <w:tcW w:w="2730" w:type="dxa"/>
                              <w:tcBorders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021012" w:rsidRDefault="00021012">
                              <w:pPr>
                                <w:jc w:val="center"/>
                              </w:pPr>
                              <w:r>
                                <w:rPr>
                                  <w:spacing w:val="30"/>
                                  <w:lang w:val="en-US"/>
                                </w:rPr>
                                <w:t>&lt;code1&gt;</w:t>
                              </w:r>
                            </w:p>
                          </w:tc>
                        </w:tr>
                      </w:tbl>
                      <w:p w:rsidR="00021012" w:rsidRDefault="00021012">
                        <w:r>
                          <w:t xml:space="preserve"> </w:t>
                        </w:r>
                      </w:p>
                    </w:txbxContent>
                  </v:textbox>
                  <w10:wrap type="square" anchorx="margin"/>
                </v:shape>
              </w:pic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ind w:left="-14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29" w:type="dxa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</w:t>
            </w:r>
          </w:p>
        </w:tc>
        <w:tc>
          <w:tcPr>
            <w:tcW w:w="3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12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283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188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ВІДОМІСТЬ</w:t>
      </w: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обліку відвідувань пацієнтів в поліклініці (амбулаторії), диспансері, центрі первинної медико-санітарної допомоги, консультації, вдома</w:t>
      </w:r>
    </w:p>
    <w:p w:rsidR="00194448" w:rsidRDefault="00194448">
      <w:pPr>
        <w:spacing w:after="60"/>
        <w:jc w:val="center"/>
        <w:rPr>
          <w:sz w:val="20"/>
          <w:lang w:val="uk-UA"/>
        </w:rPr>
      </w:pPr>
      <w:r>
        <w:rPr>
          <w:b/>
          <w:sz w:val="22"/>
          <w:szCs w:val="22"/>
          <w:lang w:val="uk-UA"/>
        </w:rPr>
        <w:t xml:space="preserve">за </w:t>
      </w:r>
      <w:r w:rsidR="00021012">
        <w:rPr>
          <w:b/>
          <w:sz w:val="22"/>
          <w:szCs w:val="22"/>
          <w:lang w:val="uk-UA"/>
        </w:rPr>
        <w:t>12 місяців</w:t>
      </w:r>
      <w:r>
        <w:rPr>
          <w:b/>
          <w:sz w:val="22"/>
          <w:szCs w:val="22"/>
        </w:rPr>
        <w:t xml:space="preserve">  </w:t>
      </w:r>
      <w:r w:rsidR="00021012">
        <w:rPr>
          <w:b/>
          <w:sz w:val="22"/>
          <w:szCs w:val="22"/>
          <w:u w:val="single"/>
        </w:rPr>
        <w:t>2021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uk-UA"/>
        </w:rPr>
        <w:t>року</w:t>
      </w:r>
    </w:p>
    <w:p w:rsidR="00194448" w:rsidRDefault="00194448">
      <w:pPr>
        <w:pStyle w:val="a6"/>
        <w:ind w:firstLine="567"/>
        <w:jc w:val="left"/>
      </w:pPr>
      <w:r>
        <w:rPr>
          <w:sz w:val="20"/>
          <w:lang w:val="uk-UA"/>
        </w:rPr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0"/>
          <w:lang w:val="uk-UA"/>
        </w:rPr>
        <w:t>Стор.1  форма №  039/о</w:t>
      </w:r>
    </w:p>
    <w:tbl>
      <w:tblPr>
        <w:tblpPr w:leftFromText="180" w:rightFromText="180" w:vertAnchor="text" w:horzAnchor="margin" w:tblpXSpec="center" w:tblpY="128"/>
        <w:tblW w:w="14596" w:type="dxa"/>
        <w:tblLook w:val="04A0" w:firstRow="1" w:lastRow="0" w:firstColumn="1" w:lastColumn="0" w:noHBand="0" w:noVBand="1"/>
      </w:tblPr>
      <w:tblGrid>
        <w:gridCol w:w="3495"/>
        <w:gridCol w:w="582"/>
        <w:gridCol w:w="1999"/>
        <w:gridCol w:w="2283"/>
        <w:gridCol w:w="1843"/>
        <w:gridCol w:w="2410"/>
        <w:gridCol w:w="1984"/>
      </w:tblGrid>
      <w:tr w:rsidR="00A6043F" w:rsidRPr="00A65FC6" w:rsidTr="00A6043F">
        <w:trPr>
          <w:trHeight w:val="1146"/>
        </w:trPr>
        <w:tc>
          <w:tcPr>
            <w:tcW w:w="3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344CC7" w:rsidRDefault="00A6043F" w:rsidP="00A6043F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</w:rPr>
            </w:pPr>
            <w:r w:rsidRPr="00344CC7"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043F" w:rsidRPr="00344CC7" w:rsidRDefault="00A6043F" w:rsidP="00A6043F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44CC7"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2" w:right="-32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2" w:name="nak_171"/>
            <w:bookmarkEnd w:id="2"/>
            <w:r w:rsidRPr="00A478CF">
              <w:rPr>
                <w:b/>
                <w:sz w:val="20"/>
                <w:szCs w:val="20"/>
              </w:rPr>
              <w:t>(із графи 1)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3" w:name="nak_172"/>
            <w:bookmarkEnd w:id="3"/>
            <w:r w:rsidRPr="00A478CF">
              <w:rPr>
                <w:b/>
                <w:sz w:val="20"/>
                <w:szCs w:val="20"/>
              </w:rPr>
              <w:t>(із графи 3)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43F" w:rsidRPr="00A478CF" w:rsidRDefault="00A6043F" w:rsidP="00A6043F">
            <w:pPr>
              <w:ind w:left="-106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478CF"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A6043F" w:rsidRPr="00E640C7" w:rsidRDefault="00A6043F" w:rsidP="00A6043F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A6043F" w:rsidRPr="00B906A5" w:rsidTr="00A6043F">
        <w:trPr>
          <w:trHeight w:val="221"/>
        </w:trPr>
        <w:tc>
          <w:tcPr>
            <w:tcW w:w="3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043F" w:rsidRPr="00B906A5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E640C7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567B48"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7963910</w:t>
            </w:r>
          </w:p>
        </w:tc>
        <w:tc>
          <w:tcPr>
            <w:tcW w:w="2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2042099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181482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47770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ind w:left="-108" w:right="-35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1690.50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Лікарі,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7951520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2033068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181482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47770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ind w:left="-108" w:right="-35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1674.75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терапевти,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2423066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99047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427.50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у тому числі дільничні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цехової лікарської  дільниці</w:t>
            </w:r>
            <w:r>
              <w:rPr>
                <w:sz w:val="18"/>
                <w:szCs w:val="18"/>
                <w:lang w:val="uk-UA"/>
              </w:rPr>
              <w:t xml:space="preserve"> (із рядка 3)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терапевти підліткові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загальної практики-сімейної медицини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718420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58247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26423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128.25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пульмонологи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39474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7258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457CD7" w:rsidRDefault="00021012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8.25</w:t>
            </w:r>
          </w:p>
        </w:tc>
      </w:tr>
    </w:tbl>
    <w:p w:rsidR="00194448" w:rsidRPr="00194448" w:rsidRDefault="00194448">
      <w:pPr>
        <w:pStyle w:val="a6"/>
        <w:ind w:firstLine="567"/>
        <w:jc w:val="left"/>
        <w:rPr>
          <w:sz w:val="12"/>
          <w:szCs w:val="12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Стор.2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1146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567" w:right="-4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184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56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 т.ч. пульмонологи  дитячi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7258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7258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ревматологи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27656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кардiоревматологи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46759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46759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94115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22.25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78423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18.25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гастроентерологи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дiєтологи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нефрологи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нефрологи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ендокринологи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111529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24.75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ендокринологи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алергологи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алергологи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гематологи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iнфекцiонiсти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112107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35534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інфекціоністи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34672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фiзiотерапевти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97684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лiкувальної фiзкультури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uk-UA"/>
        </w:rPr>
      </w:pPr>
    </w:p>
    <w:p w:rsidR="00194448" w:rsidRDefault="00194448">
      <w:pPr>
        <w:pStyle w:val="a6"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Стор.3  форма № 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8"/>
        <w:gridCol w:w="1984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41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спортивної медицини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з функцiональної дiагностики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265189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61677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66.25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14.50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серцево-судиннi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торакальнi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проктологи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ортопеди-травматологи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262094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72.25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ортопеди-травматологи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74469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74469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урологи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72289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16.75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урологи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нейрохiрурги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нейрохірурги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анестезiологи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анестезіологи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ендоскопiсти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онкологи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31175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онкологи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Стор.4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7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радiологи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стоматологи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стоматологи дитячі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акушери-гiнекологи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594604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31740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167.75</w:t>
            </w:r>
          </w:p>
        </w:tc>
      </w:tr>
      <w:tr w:rsidR="00194448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гiнекологи дитячого та пiдлiткового вiку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31072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30381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 - всього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1501176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1329110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46803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46803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285.50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 них, педіатри  дiльничнi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педіатри  мiських дiльниць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педiатри-неонаталоги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офтальмологи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308188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87988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63.50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офтальмологи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87215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87215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отоларингологи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327943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103977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80.75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отоларингологи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103532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103532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22.75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фтизiатри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фтизіатри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невропатологи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377748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78882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88.75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неврологи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78673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78673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рефлексотерапевти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Стор.5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9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firstLine="46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психiатри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155134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23019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1211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35.50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психіатри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наркологи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лiкарi-психологи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сексопатологи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дерматовенерологи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218603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68.50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дерматовенерологи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патологоанатоми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паталогоанатоми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бактерiологи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лiкарi-епiдемiологи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токсикологи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лiкарi-лаборанти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лаборанти-генетики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лiкарi-iмунологи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т.ч.лікарі-імунологи 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2390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ультразвукової дiагностики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en-US"/>
        </w:rPr>
      </w:pPr>
    </w:p>
    <w:p w:rsidR="00194448" w:rsidRDefault="00194448">
      <w:pPr>
        <w:pStyle w:val="a6"/>
        <w:pageBreakBefore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Стор.6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рентгенологи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приймального вiддiлення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загальнi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санологи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судово-психiатричнi експерти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статистики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методисти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iнтерни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iншi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Спецiалiсти з вищою немедичною освiтою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021012">
              <w:rPr>
                <w:sz w:val="22"/>
                <w:szCs w:val="22"/>
                <w:u w:val="single"/>
                <w:lang w:val="en-US"/>
              </w:rPr>
              <w:t>27.01.2022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 w:rsidR="00021012">
              <w:rPr>
                <w:b/>
                <w:sz w:val="22"/>
                <w:szCs w:val="22"/>
                <w:u w:val="single"/>
                <w:lang w:val="uk-UA"/>
              </w:rPr>
              <w:t>Сороколат Ю.В.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 w:rsidR="00021012">
              <w:rPr>
                <w:sz w:val="22"/>
                <w:szCs w:val="22"/>
                <w:u w:val="single"/>
                <w:lang w:val="uk-UA"/>
              </w:rPr>
              <w:t>Пшеняник О.В.,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en-US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pageBreakBefore/>
        <w:jc w:val="right"/>
        <w:rPr>
          <w:sz w:val="8"/>
          <w:szCs w:val="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02101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02101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pacing w:val="30"/>
                <w:sz w:val="18"/>
                <w:szCs w:val="18"/>
                <w:lang w:val="en-US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158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5043"/>
        <w:gridCol w:w="343"/>
        <w:gridCol w:w="567"/>
        <w:gridCol w:w="425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653"/>
      </w:tblGrid>
      <w:tr w:rsidR="00194448" w:rsidTr="005B6261">
        <w:trPr>
          <w:cantSplit/>
          <w:trHeight w:val="230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675E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 w:rsidRPr="00B675E8">
              <w:rPr>
                <w:b/>
                <w:sz w:val="18"/>
                <w:szCs w:val="18"/>
                <w:lang w:val="uk-UA"/>
              </w:rPr>
              <w:t>Міністерство охорони здоров</w:t>
            </w:r>
            <w:r w:rsidRPr="00B675E8">
              <w:rPr>
                <w:b/>
                <w:sz w:val="18"/>
                <w:szCs w:val="18"/>
              </w:rPr>
              <w:t>’</w:t>
            </w:r>
            <w:r w:rsidRPr="00B675E8">
              <w:rPr>
                <w:b/>
                <w:sz w:val="18"/>
                <w:szCs w:val="18"/>
                <w:lang w:val="uk-UA"/>
              </w:rPr>
              <w:t>я України</w:t>
            </w:r>
          </w:p>
        </w:tc>
        <w:tc>
          <w:tcPr>
            <w:tcW w:w="50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Область: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 w:rsidR="00021012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Група: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21012">
              <w:rPr>
                <w:b/>
                <w:sz w:val="18"/>
                <w:szCs w:val="18"/>
                <w:lang w:val="uk-UA"/>
              </w:rPr>
              <w:t>6. Харків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Територія: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 w:rsidRPr="00B675E8">
              <w:rPr>
                <w:sz w:val="16"/>
                <w:szCs w:val="16"/>
                <w:lang w:val="uk-UA"/>
              </w:rPr>
              <w:t>Підрозділ: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154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 w:rsidTr="00B675E8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462" w:type="dxa"/>
            <w:gridSpan w:val="4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456" w:type="dxa"/>
            <w:gridSpan w:val="5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 w:rsidTr="005B6261">
        <w:trPr>
          <w:cantSplit/>
          <w:trHeight w:val="85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="00021012">
              <w:rPr>
                <w:b/>
                <w:sz w:val="18"/>
                <w:szCs w:val="18"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Адреса: </w:t>
            </w:r>
            <w:r w:rsidR="00021012">
              <w:rPr>
                <w:b/>
                <w:sz w:val="18"/>
                <w:szCs w:val="18"/>
                <w:lang w:val="uk-UA"/>
              </w:rPr>
              <w:t>м. Харків, вул. Сумська, 64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5B6261">
        <w:trPr>
          <w:cantSplit/>
          <w:trHeight w:val="276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 w:rsidTr="005B6261">
        <w:trPr>
          <w:cantSplit/>
          <w:trHeight w:val="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5B6261">
        <w:trPr>
          <w:cantSplit/>
          <w:trHeight w:val="1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43" w:type="dxa"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653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5B6261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(серед дітей до 14  років включно)</w:t>
      </w:r>
    </w:p>
    <w:p w:rsidR="00194448" w:rsidRDefault="00194448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 w:rsidR="00021012">
        <w:rPr>
          <w:b/>
          <w:sz w:val="16"/>
          <w:szCs w:val="16"/>
          <w:lang w:val="uk-UA"/>
        </w:rPr>
        <w:t>12 місяців</w:t>
      </w:r>
      <w:r>
        <w:rPr>
          <w:b/>
          <w:sz w:val="16"/>
          <w:szCs w:val="16"/>
        </w:rPr>
        <w:t xml:space="preserve">  </w:t>
      </w:r>
      <w:r w:rsidR="00021012">
        <w:rPr>
          <w:b/>
          <w:sz w:val="16"/>
          <w:szCs w:val="16"/>
          <w:u w:val="single"/>
        </w:rPr>
        <w:t>2021</w:t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5"/>
          <w:szCs w:val="15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00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0"/>
        <w:gridCol w:w="753"/>
        <w:gridCol w:w="1500"/>
        <w:gridCol w:w="803"/>
        <w:gridCol w:w="816"/>
        <w:gridCol w:w="802"/>
        <w:gridCol w:w="896"/>
        <w:gridCol w:w="867"/>
        <w:gridCol w:w="894"/>
        <w:gridCol w:w="802"/>
        <w:gridCol w:w="802"/>
        <w:gridCol w:w="554"/>
        <w:gridCol w:w="554"/>
        <w:gridCol w:w="1147"/>
      </w:tblGrid>
      <w:tr w:rsidR="00194448" w:rsidTr="00E67CDA">
        <w:trPr>
          <w:trHeight w:hRule="exact" w:val="911"/>
        </w:trPr>
        <w:tc>
          <w:tcPr>
            <w:tcW w:w="46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6"/>
                <w:szCs w:val="16"/>
              </w:rPr>
            </w:pP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</w:rPr>
            </w:pP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5"/>
                <w:szCs w:val="15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3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 xml:space="preserve">Зареєстровано захворювань,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всього, у віці:</w:t>
            </w:r>
          </w:p>
        </w:tc>
        <w:tc>
          <w:tcPr>
            <w:tcW w:w="33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216"/>
              <w:jc w:val="center"/>
              <w:rPr>
                <w:b/>
                <w:color w:val="000000"/>
                <w:spacing w:val="-2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в тому числі, вперше в житті, у віці:</w:t>
            </w:r>
          </w:p>
        </w:tc>
        <w:tc>
          <w:tcPr>
            <w:tcW w:w="11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Число померлих з 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>основної при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чини смерті</w:t>
            </w:r>
          </w:p>
        </w:tc>
        <w:tc>
          <w:tcPr>
            <w:tcW w:w="11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5"/>
                <w:szCs w:val="15"/>
                <w:lang w:val="uk-UA"/>
              </w:rPr>
              <w:t>Перебувають під диспансерним наглядом на кінець звітного року</w:t>
            </w:r>
          </w:p>
        </w:tc>
      </w:tr>
      <w:tr w:rsidR="00194448" w:rsidTr="00E67CDA">
        <w:trPr>
          <w:trHeight w:hRule="exact" w:val="652"/>
        </w:trPr>
        <w:tc>
          <w:tcPr>
            <w:tcW w:w="46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15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0"/>
                <w:sz w:val="15"/>
                <w:szCs w:val="15"/>
                <w:lang w:val="uk-UA"/>
              </w:rPr>
              <w:t>0-14 років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righ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 у</w:t>
            </w:r>
          </w:p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114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</w:p>
        </w:tc>
      </w:tr>
      <w:tr w:rsidR="00194448" w:rsidTr="00E67CDA">
        <w:trPr>
          <w:trHeight w:hRule="exact" w:val="203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А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20"/>
              <w:jc w:val="center"/>
              <w:rPr>
                <w:b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Б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sz w:val="14"/>
                <w:szCs w:val="14"/>
                <w:lang w:val="uk-UA"/>
              </w:rPr>
              <w:t>В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3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9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10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11</w:t>
            </w:r>
          </w:p>
        </w:tc>
      </w:tr>
      <w:tr w:rsidR="00194448" w:rsidTr="00B675E8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4"/>
                <w:sz w:val="16"/>
                <w:szCs w:val="16"/>
                <w:lang w:val="uk-UA"/>
              </w:rPr>
              <w:t>Всі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82"/>
              <w:jc w:val="center"/>
              <w:rPr>
                <w:b/>
                <w:color w:val="000000"/>
                <w:spacing w:val="-7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1.0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7"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256665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133122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118837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137828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197487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102274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101232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96255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 w:rsidP="00BF4D84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BF4D8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63815</w:t>
            </w:r>
          </w:p>
        </w:tc>
      </w:tr>
      <w:tr w:rsidR="00194448" w:rsidTr="00E67CDA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3"/>
                <w:sz w:val="16"/>
                <w:szCs w:val="16"/>
                <w:lang w:val="uk-UA"/>
              </w:rPr>
              <w:t xml:space="preserve">в тому числі: </w:t>
            </w:r>
          </w:p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Деякі інфекційні та паразитарні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9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2.0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9"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13376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6702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6490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6886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13184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6585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6381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6803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319</w:t>
            </w:r>
          </w:p>
        </w:tc>
      </w:tr>
      <w:tr w:rsidR="00194448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2.</w:t>
            </w:r>
            <w:r w:rsidRPr="006149B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194448" w:rsidTr="00C67249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3083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5379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3083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 w:rsidP="00B675E8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="00B675E8"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C67249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Новоутворення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5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3.0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С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00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-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48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1868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1045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823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828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364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1359</w:t>
            </w:r>
          </w:p>
        </w:tc>
      </w:tr>
      <w:tr w:rsidR="00E67CDA" w:rsidTr="00C67249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0" w:right="1114"/>
              <w:rPr>
                <w:color w:val="000000"/>
                <w:spacing w:val="-2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з</w:t>
            </w:r>
            <w:r w:rsidRPr="006149BD">
              <w:rPr>
                <w:color w:val="000000"/>
                <w:spacing w:val="7"/>
                <w:sz w:val="16"/>
                <w:szCs w:val="16"/>
              </w:rPr>
              <w:t xml:space="preserve"> 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них, </w:t>
            </w:r>
          </w:p>
          <w:p w:rsidR="00E67CDA" w:rsidRPr="006149BD" w:rsidRDefault="00E67CDA">
            <w:pPr>
              <w:shd w:val="clear" w:color="auto" w:fill="FFFFFF"/>
              <w:tabs>
                <w:tab w:val="left" w:pos="3599"/>
              </w:tabs>
              <w:spacing w:line="154" w:lineRule="exact"/>
              <w:ind w:left="10" w:right="-47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доброякісні новоутворення:                 шкіри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7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3.2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25" w:right="125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22.</w:t>
            </w: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23 </w:t>
            </w:r>
            <w:r w:rsidRPr="006149BD">
              <w:rPr>
                <w:color w:val="000000"/>
                <w:spacing w:val="4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4"/>
                <w:sz w:val="16"/>
                <w:szCs w:val="16"/>
                <w:lang w:val="uk-UA"/>
              </w:rPr>
              <w:t xml:space="preserve">28.0, </w:t>
            </w:r>
            <w:r w:rsidRPr="006149BD">
              <w:rPr>
                <w:color w:val="000000"/>
                <w:spacing w:val="8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8"/>
                <w:sz w:val="16"/>
                <w:szCs w:val="16"/>
                <w:lang w:val="uk-UA"/>
              </w:rPr>
              <w:t>29.0,2,4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 xml:space="preserve">                                                                  яєчника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27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E67CDA" w:rsidTr="00B675E8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Хвороби крові, кровотворних органів та окремі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  <w:r w:rsidRPr="006149BD">
              <w:rPr>
                <w:b/>
                <w:sz w:val="16"/>
                <w:szCs w:val="16"/>
                <w:lang w:val="uk-UA"/>
              </w:rPr>
              <w:t>порушення з залученням імунного механізму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4.0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50-</w:t>
            </w: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89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4342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2238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3144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1012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3948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з них: анемії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4</w:t>
            </w:r>
            <w:r w:rsidRPr="006149BD">
              <w:rPr>
                <w:color w:val="000000"/>
                <w:spacing w:val="-10"/>
                <w:sz w:val="16"/>
                <w:szCs w:val="16"/>
              </w:rPr>
              <w:t>.</w:t>
            </w: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50-</w:t>
            </w: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D6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4031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3041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3685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  <w:lang w:val="uk-UA"/>
              </w:rPr>
              <w:t>в тому числі, залізодефіцитні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</w:rPr>
              <w:t>4.</w:t>
            </w:r>
            <w:r w:rsidRPr="006149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50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4013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3668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апластичні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-13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  <w:lang w:val="uk-UA"/>
              </w:rPr>
              <w:t>4.3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13"/>
                <w:sz w:val="16"/>
                <w:szCs w:val="16"/>
                <w:lang w:val="en-US"/>
              </w:rPr>
              <w:t>D60, D61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E67CDA" w:rsidTr="009B3FA6">
        <w:trPr>
          <w:trHeight w:hRule="exact" w:val="45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порушення згортання крові, інші хвороби</w:t>
            </w:r>
            <w:r w:rsidRPr="006149BD">
              <w:rPr>
                <w:sz w:val="16"/>
                <w:szCs w:val="16"/>
              </w:rPr>
              <w:t xml:space="preserve"> </w:t>
            </w:r>
            <w:r w:rsidRPr="006149BD">
              <w:rPr>
                <w:sz w:val="16"/>
                <w:szCs w:val="16"/>
                <w:lang w:val="uk-UA"/>
              </w:rPr>
              <w:t>крові і кровотворних органів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4.4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D65-D76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en-US"/>
              </w:rPr>
              <w:t xml:space="preserve">         гемофилія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"/>
                <w:sz w:val="16"/>
                <w:szCs w:val="16"/>
                <w:lang w:val="uk-UA"/>
              </w:rPr>
              <w:t>4.</w:t>
            </w:r>
            <w:r w:rsidRPr="006149BD">
              <w:rPr>
                <w:color w:val="000000"/>
                <w:spacing w:val="-1"/>
                <w:sz w:val="16"/>
                <w:szCs w:val="16"/>
                <w:lang w:val="en-US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D66-D68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стор.2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696"/>
        <w:gridCol w:w="1228"/>
        <w:gridCol w:w="850"/>
        <w:gridCol w:w="850"/>
        <w:gridCol w:w="849"/>
        <w:gridCol w:w="849"/>
        <w:gridCol w:w="849"/>
        <w:gridCol w:w="849"/>
        <w:gridCol w:w="849"/>
        <w:gridCol w:w="849"/>
        <w:gridCol w:w="849"/>
        <w:gridCol w:w="849"/>
        <w:gridCol w:w="879"/>
      </w:tblGrid>
      <w:tr w:rsidR="00194448">
        <w:trPr>
          <w:trHeight w:hRule="exact" w:val="374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567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.0,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68.1,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.2,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.8,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деякі порушення з залученням імунного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механізму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2"/>
              <w:jc w:val="center"/>
              <w:rPr>
                <w:color w:val="000000"/>
                <w:spacing w:val="9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4.8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80-</w:t>
            </w: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саркоідоз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інші порушення з залученням імунного механізму, не класифіковані в інших рубриках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4.11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51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5.0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2221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2899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19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дифузний зоб І ступеня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9"/>
                <w:sz w:val="18"/>
                <w:szCs w:val="18"/>
                <w:lang w:val="uk-UA"/>
              </w:rPr>
              <w:t>5.1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дифузний зоб ІІ-ІІІ ступеня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2" w:lineRule="exact"/>
              <w:ind w:left="10" w:right="331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набутий гіпотиреоз та інші форми гіпотиреозу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4" w:lineRule="exact"/>
              <w:ind w:right="19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Е01.1.2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Е04.1.2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тиреотоксикоз (гіпертиреоз)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тиреоідити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5.7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1"/>
                <w:sz w:val="18"/>
                <w:szCs w:val="18"/>
                <w:lang w:val="uk-UA"/>
              </w:rPr>
              <w:t>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312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цукровий діабет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Е10-Е14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</w:t>
            </w:r>
            <w:r>
              <w:rPr>
                <w:sz w:val="18"/>
                <w:szCs w:val="18"/>
                <w:lang w:val="uk-UA"/>
              </w:rPr>
              <w:t>у</w:t>
            </w:r>
            <w:r>
              <w:rPr>
                <w:sz w:val="18"/>
                <w:szCs w:val="18"/>
              </w:rPr>
              <w:t xml:space="preserve"> E10</w:t>
            </w:r>
            <w:r>
              <w:rPr>
                <w:sz w:val="18"/>
                <w:szCs w:val="18"/>
                <w:lang w:val="uk-UA"/>
              </w:rPr>
              <w:t xml:space="preserve">.Х, </w:t>
            </w:r>
          </w:p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sz w:val="18"/>
                <w:szCs w:val="18"/>
                <w:lang w:val="uk-UA"/>
              </w:rPr>
              <w:t xml:space="preserve">2.Х  частина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</w:t>
            </w:r>
            <w:r>
              <w:rPr>
                <w:sz w:val="18"/>
                <w:szCs w:val="18"/>
                <w:lang w:val="uk-UA"/>
              </w:rPr>
              <w:t>.Х,</w:t>
            </w:r>
            <w:r>
              <w:rPr>
                <w:sz w:val="18"/>
                <w:szCs w:val="18"/>
              </w:rPr>
              <w:t xml:space="preserve"> 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Е12.Х</w:t>
            </w:r>
            <w:r>
              <w:rPr>
                <w:sz w:val="16"/>
                <w:szCs w:val="16"/>
                <w:lang w:val="uk-UA"/>
              </w:rPr>
              <w:t xml:space="preserve"> част.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 хворих на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ускладненнями (із р.5.8)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10.0-8 -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з них: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ура</w:t>
            </w:r>
            <w:r>
              <w:rPr>
                <w:sz w:val="18"/>
                <w:szCs w:val="18"/>
              </w:rPr>
              <w:t>женням нирок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E10.2-E14.2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катаракта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ретинопатія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гангрена</w:t>
            </w:r>
            <w:r>
              <w:rPr>
                <w:sz w:val="18"/>
                <w:szCs w:val="18"/>
                <w:lang w:val="uk-UA"/>
              </w:rPr>
              <w:t xml:space="preserve">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E10.5-E14.5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X</w:t>
            </w:r>
            <w:r>
              <w:rPr>
                <w:sz w:val="18"/>
                <w:szCs w:val="18"/>
                <w:lang w:val="uk-UA"/>
              </w:rPr>
              <w:t xml:space="preserve"> (із р.5.9)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  <w:lang w:val="en-US"/>
              </w:rPr>
              <w:t>.X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 xml:space="preserve"> типу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комою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E10.0-E14.0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кетоацидозом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E10.1-E14.1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ураженням очей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E10.3-E14.3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093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стор.З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1"/>
        <w:gridCol w:w="750"/>
        <w:gridCol w:w="1264"/>
        <w:gridCol w:w="817"/>
        <w:gridCol w:w="817"/>
        <w:gridCol w:w="817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63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неврологічними ускладненнями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10.4-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цукр.д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10.5-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іншими уточненими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uk-UA"/>
              </w:rPr>
              <w:t>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множинними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10.7-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з неуточненими ускладненнями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10.8-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без ускладнень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10.9-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нецукровий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23.2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недостатність харчування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5.29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Е40-Е46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вітаміну 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інших вітамінів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</w:t>
            </w:r>
            <w:r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51-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</w:tr>
      <w:tr w:rsidR="00194448">
        <w:trPr>
          <w:trHeight w:hRule="exact" w:val="546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наслідки недостатнього харчування та недостатності інших поживних речовин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Е</w:t>
            </w:r>
            <w:r>
              <w:rPr>
                <w:color w:val="000000"/>
                <w:sz w:val="18"/>
                <w:szCs w:val="18"/>
                <w:lang w:val="en-US"/>
              </w:rPr>
              <w:t>66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післяопераційний гіпотиреоз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Е89.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3"/>
                <w:sz w:val="18"/>
                <w:szCs w:val="18"/>
                <w:lang w:val="uk-UA"/>
              </w:rPr>
              <w:t>Розлади психіки і поведінки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99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6904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4426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2972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6243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Хвороби нервової системи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b/>
                <w:color w:val="000000"/>
                <w:spacing w:val="-8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 xml:space="preserve">G99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7103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3953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4453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3834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2069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3864</w:t>
            </w:r>
          </w:p>
        </w:tc>
      </w:tr>
      <w:tr w:rsidR="00194448">
        <w:trPr>
          <w:trHeight w:hRule="exact" w:val="737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з них: запальні хвороби ЦНС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2" w:right="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00,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03,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06,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О</w:t>
            </w: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розсіяний склероз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84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епілепсія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pacing w:val="-8"/>
                <w:sz w:val="18"/>
                <w:szCs w:val="18"/>
              </w:rPr>
              <w:t>40-</w:t>
            </w:r>
            <w:r>
              <w:rPr>
                <w:color w:val="000000"/>
                <w:spacing w:val="-4"/>
                <w:sz w:val="18"/>
                <w:szCs w:val="18"/>
                <w:lang w:val="uk-UA"/>
              </w:rPr>
              <w:t>G</w:t>
            </w:r>
            <w:r>
              <w:rPr>
                <w:color w:val="000000"/>
                <w:spacing w:val="-4"/>
                <w:sz w:val="18"/>
                <w:szCs w:val="18"/>
              </w:rPr>
              <w:t>41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</w:t>
            </w:r>
          </w:p>
        </w:tc>
      </w:tr>
      <w:tr w:rsidR="00194448" w:rsidRPr="00817E8B">
        <w:trPr>
          <w:trHeight w:hRule="exact" w:val="851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56-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60-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м'язова атрофія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стор.4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784"/>
        <w:gridCol w:w="852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7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H00-H59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7130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4053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10611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3622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4400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 них: запалення повік(и)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кон’юктивіт та інші захворювання кон’юктиви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катаракта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9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uk-UA"/>
              </w:rPr>
              <w:t>Н25- Н26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інші хвороби кришталика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косоокість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атрофія зорового нерва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порушення рефракції та акомодації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міопія (короткозорість)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5581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6078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5136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5025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4509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708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в т.ч. хвороби середнього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3938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2557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т.ч.: гострий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Н65.0.1,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Н65.2,3,4</w:t>
            </w:r>
            <w:r>
              <w:rPr>
                <w:color w:val="000000"/>
                <w:spacing w:val="5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Н66.1,2,3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системи кровообігу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I00-I99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1596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4267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2693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гостра ревматична гарячка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1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т.ч., без враження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11"/>
                <w:sz w:val="18"/>
                <w:szCs w:val="18"/>
              </w:rPr>
              <w:t>10.</w:t>
            </w:r>
            <w:r>
              <w:rPr>
                <w:color w:val="000000"/>
                <w:spacing w:val="-11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хронічні ревматичні хвороби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10.3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 w:rsidP="001F3CC9">
      <w:pPr>
        <w:shd w:val="clear" w:color="auto" w:fill="FFFFFF"/>
        <w:ind w:left="540"/>
        <w:jc w:val="right"/>
        <w:rPr>
          <w:b/>
          <w:color w:val="000000"/>
          <w:spacing w:val="-5"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>стор.</w:t>
      </w:r>
      <w:r w:rsidRPr="00194448">
        <w:rPr>
          <w:b/>
          <w:bCs/>
          <w:color w:val="000000"/>
          <w:spacing w:val="-5"/>
          <w:sz w:val="18"/>
          <w:szCs w:val="18"/>
        </w:rPr>
        <w:t>5</w:t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="40" w:tblpY="1"/>
        <w:tblOverlap w:val="never"/>
        <w:tblW w:w="156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8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9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 xml:space="preserve">есенціальна гіпертензія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3"/>
                <w:sz w:val="18"/>
                <w:szCs w:val="18"/>
                <w:lang w:val="uk-UA"/>
              </w:rPr>
              <w:t>10.</w:t>
            </w:r>
            <w:r>
              <w:rPr>
                <w:color w:val="000000"/>
                <w:spacing w:val="-3"/>
                <w:sz w:val="18"/>
                <w:szCs w:val="18"/>
                <w:lang w:val="uk-UA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F3CC9" w:rsidRPr="00250C55" w:rsidTr="0080783F">
        <w:trPr>
          <w:trHeight w:hRule="exact" w:val="624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 xml:space="preserve">інші хвороби серця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spacing w:line="456" w:lineRule="exact"/>
              <w:ind w:right="14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10.1</w:t>
            </w:r>
            <w:r w:rsidRPr="0080774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ind w:left="147" w:right="164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2248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color w:val="000000"/>
                <w:spacing w:val="-6"/>
                <w:sz w:val="18"/>
                <w:szCs w:val="18"/>
                <w:lang w:val="uk-UA"/>
              </w:rPr>
              <w:t>4</w:t>
            </w: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а</w:t>
            </w:r>
            <w:r w:rsidRPr="00807745">
              <w:rPr>
                <w:sz w:val="18"/>
                <w:szCs w:val="18"/>
              </w:rPr>
              <w:t xml:space="preserve"> </w:t>
            </w:r>
            <w:r w:rsidRPr="00807745">
              <w:rPr>
                <w:sz w:val="18"/>
                <w:szCs w:val="18"/>
                <w:lang w:val="uk-UA"/>
              </w:rPr>
              <w:t xml:space="preserve">недостатність </w:t>
            </w:r>
            <w:r w:rsidRPr="00807745"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комбіновані ураження мітрального та аортального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</w:t>
            </w:r>
            <w:r w:rsidRPr="00807745">
              <w:rPr>
                <w:sz w:val="18"/>
                <w:szCs w:val="18"/>
                <w:lang w:val="uk-UA"/>
              </w:rPr>
              <w:t>овані</w:t>
            </w:r>
            <w:r w:rsidRPr="00807745">
              <w:rPr>
                <w:sz w:val="18"/>
                <w:szCs w:val="18"/>
              </w:rPr>
              <w:t xml:space="preserve"> ураження мітрального та тристулкового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I08.1-3.8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I30.8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en-US"/>
              </w:rPr>
            </w:pPr>
            <w:r w:rsidRPr="00807745"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I34.0.2.8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I35.0-2.8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I09.2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I31.9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b/>
                <w:sz w:val="18"/>
                <w:szCs w:val="18"/>
              </w:rPr>
            </w:pPr>
            <w:r w:rsidRPr="00807745">
              <w:rPr>
                <w:b/>
                <w:sz w:val="18"/>
                <w:szCs w:val="18"/>
              </w:rPr>
              <w:t xml:space="preserve">Хвороби органів дихання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807745"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00-</w:t>
            </w: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127884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66955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65949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61935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123919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64712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65290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58629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6066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гострий фарингіт та гострий тонзиліт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-1"/>
                <w:sz w:val="18"/>
                <w:szCs w:val="18"/>
                <w:lang w:val="uk-UA"/>
              </w:rPr>
              <w:t>11.1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02-</w:t>
            </w: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</w:t>
            </w:r>
            <w:r w:rsidRPr="005959F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гострий ларингіт та трахеїт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7"/>
                <w:w w:val="104"/>
                <w:sz w:val="18"/>
                <w:szCs w:val="18"/>
                <w:lang w:val="en-US"/>
              </w:rPr>
              <w:t>J04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36403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36403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грип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пневмонії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1"/>
                <w:sz w:val="18"/>
                <w:szCs w:val="18"/>
                <w:lang w:val="uk-UA"/>
              </w:rPr>
              <w:t>12-</w:t>
            </w: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J16, J18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1267</w:t>
            </w:r>
          </w:p>
        </w:tc>
      </w:tr>
      <w:tr w:rsidR="001F3CC9" w:rsidRPr="00250C55" w:rsidTr="001E319A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гострий бронхіт та бронхіоліт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2"/>
                <w:w w:val="92"/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1E319A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інші хвороби носа та синусів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J30-J31,</w:t>
            </w:r>
          </w:p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J33-J34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</w:t>
            </w:r>
          </w:p>
        </w:tc>
      </w:tr>
      <w:tr w:rsidR="001F3CC9" w:rsidRPr="00250C55" w:rsidTr="001E319A">
        <w:trPr>
          <w:trHeight w:hRule="exact" w:val="39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алергічний риніт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11.8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</w:rPr>
              <w:t>30.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1-4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</w:t>
            </w:r>
          </w:p>
        </w:tc>
      </w:tr>
    </w:tbl>
    <w:p w:rsidR="001F3CC9" w:rsidRPr="001E319A" w:rsidRDefault="001F3CC9" w:rsidP="001F3CC9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900"/>
        <w:jc w:val="right"/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 .6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Spec="right" w:tblpY="1"/>
        <w:tblOverlap w:val="never"/>
        <w:tblW w:w="15660" w:type="dxa"/>
        <w:jc w:val="righ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A55413" w:rsidRPr="003950BD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8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хронічний риніт, назофарингіт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en-US"/>
              </w:rPr>
              <w:t>,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 xml:space="preserve"> фарингіт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11.9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w w:val="92"/>
                <w:sz w:val="18"/>
                <w:szCs w:val="18"/>
                <w:lang w:val="en-US"/>
              </w:rPr>
              <w:t>J31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хронічні хвороби мигдаликів та аденоїдів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11.10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2669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хвороби верхніх дихальних шляхів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11.11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7"/>
                <w:w w:val="92"/>
                <w:sz w:val="18"/>
                <w:szCs w:val="18"/>
                <w:lang w:val="en-US"/>
              </w:rPr>
              <w:t>J36-J39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вт.ч.. хронічний ларингіт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</w:rPr>
              <w:t>,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 xml:space="preserve"> ларинготрахеїт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11.12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бронхіт</w:t>
            </w:r>
            <w:r>
              <w:rPr>
                <w:sz w:val="18"/>
                <w:szCs w:val="18"/>
                <w:lang w:val="uk-UA"/>
              </w:rPr>
              <w:t xml:space="preserve">, емфізема </w:t>
            </w:r>
            <w:r w:rsidRPr="00B61DF5">
              <w:rPr>
                <w:sz w:val="18"/>
                <w:szCs w:val="18"/>
                <w:lang w:val="uk-UA"/>
              </w:rPr>
              <w:t>та інші хронічні обструктивні хвороби легень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en-US"/>
              </w:rPr>
            </w:pPr>
            <w:r w:rsidRPr="00B61DF5"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бронхіт хронічний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49" w:lineRule="exact"/>
              <w:ind w:left="173" w:right="149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41-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інші хронічні обструктивні хвороби легень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11.15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63" w:lineRule="exact"/>
              <w:ind w:left="14"/>
              <w:jc w:val="center"/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6"/>
                <w:w w:val="104"/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</w:t>
            </w:r>
            <w:r w:rsidRPr="007749AA">
              <w:rPr>
                <w:sz w:val="18"/>
                <w:szCs w:val="18"/>
                <w:lang w:val="uk-UA"/>
              </w:rPr>
              <w:t>ронхіальна астма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J45-J46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J</w:t>
            </w:r>
            <w:r w:rsidRPr="007749A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J44.8.2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B6261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>інші вірусні пневмонії (COVID-19)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14814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7349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4143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10671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4294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10372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гінгівіт та інші хвороби ротової порожнини,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</w:rPr>
              <w:t xml:space="preserve"> 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слинних залоз та щелеп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uk-UA"/>
              </w:rPr>
              <w:t>12.1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1105C" w:rsidRDefault="00A55413" w:rsidP="0080783F">
            <w:pPr>
              <w:shd w:val="clear" w:color="auto" w:fill="FFFFFF"/>
              <w:ind w:left="170" w:right="142"/>
              <w:jc w:val="center"/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К05.0.1,</w:t>
            </w: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  <w:t xml:space="preserve"> </w:t>
            </w:r>
          </w:p>
          <w:p w:rsidR="00A55413" w:rsidRPr="007749AA" w:rsidRDefault="00A55413" w:rsidP="0080783F">
            <w:pPr>
              <w:shd w:val="clear" w:color="auto" w:fill="FFFFFF"/>
              <w:ind w:left="170" w:right="142"/>
              <w:jc w:val="center"/>
              <w:rPr>
                <w:sz w:val="18"/>
                <w:szCs w:val="18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К09-К14</w:t>
            </w:r>
            <w:r w:rsidRPr="003110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12.2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К20-К22</w:t>
            </w: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en-US"/>
              </w:rPr>
              <w:t>,</w:t>
            </w:r>
            <w:r w:rsidRPr="007749AA">
              <w:rPr>
                <w:sz w:val="18"/>
                <w:szCs w:val="18"/>
              </w:rPr>
              <w:t xml:space="preserve"> </w:t>
            </w:r>
            <w:r w:rsidRPr="007749AA">
              <w:rPr>
                <w:sz w:val="18"/>
                <w:szCs w:val="18"/>
                <w:lang w:val="uk-UA"/>
              </w:rPr>
              <w:t>К28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 w:rsidRPr="007749AA"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 w:rsidRPr="007749AA">
              <w:rPr>
                <w:sz w:val="18"/>
                <w:szCs w:val="18"/>
              </w:rPr>
              <w:t>испепсії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К50, 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</w:tr>
      <w:tr w:rsidR="00A55413" w:rsidRPr="002417FA" w:rsidTr="0080783F">
        <w:trPr>
          <w:trHeight w:hRule="exact" w:val="397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хронічний гепатіт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К73,</w:t>
            </w:r>
          </w:p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К75.2,3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жовчно кам'яна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A56091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021012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194448" w:rsidRPr="001E319A" w:rsidRDefault="00194448" w:rsidP="00A55413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540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стор.7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3491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3680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інфекції шкіри та підшкірної клітковини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атопічний дерматит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13.2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" w:right="149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spacing w:line="197" w:lineRule="exact"/>
              <w:ind w:left="14" w:right="149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кістково-м'язової системи та сполучної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7"/>
                <w:w w:val="104"/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14.0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7" w:right="12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М00-М99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2548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4470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14.2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М05, М06, М08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" w:right="612"/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  <w:t>14.9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9" w:right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М84-М85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сечостатевої системи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  <w:t>N00-N99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4084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5812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2 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 т.ч.: гострий гломерулонефрит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</w:t>
            </w:r>
            <w:r>
              <w:rPr>
                <w:color w:val="000000"/>
                <w:spacing w:val="-4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N00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хронічний гломерулонефрит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N03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інфекції нирок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6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6"/>
                <w:sz w:val="18"/>
                <w:szCs w:val="18"/>
                <w:lang w:val="uk-UA"/>
              </w:rPr>
              <w:t>N</w:t>
            </w:r>
            <w:r>
              <w:rPr>
                <w:color w:val="000000"/>
                <w:spacing w:val="6"/>
                <w:sz w:val="18"/>
                <w:szCs w:val="18"/>
                <w:lang w:val="en-US"/>
              </w:rPr>
              <w:t>10-</w:t>
            </w:r>
            <w:r>
              <w:rPr>
                <w:color w:val="000000"/>
                <w:spacing w:val="6"/>
                <w:sz w:val="18"/>
                <w:szCs w:val="18"/>
                <w:lang w:val="uk-UA"/>
              </w:rPr>
              <w:t>N12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вт.ч., хронічний пієлонефрит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гострий 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N30.0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 гідроцеле та сперматоцеле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15.16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розлади менструацій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3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15.29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1-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2,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  <w:lang w:val="uk-UA"/>
              </w:rPr>
              <w:t>N94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стор.8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Вагітність, пологи та післяпологовий період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16.0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99</w:t>
            </w:r>
          </w:p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крім О80)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Окремі стани, які виникли в перинатальному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періоді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17.0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Р05-Р96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9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ind w:lef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2353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пологова травма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Р10-Р15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внутрішньоматкова гіпоксія та асфіксія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пологах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3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Р20, Р21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гемолітична хвороба плоду або</w:t>
            </w:r>
            <w:r>
              <w:rPr>
                <w:sz w:val="18"/>
                <w:szCs w:val="18"/>
              </w:rPr>
              <w:t xml:space="preserve"> новонародженого зумовлено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ізо</w:t>
            </w:r>
            <w:r>
              <w:rPr>
                <w:sz w:val="18"/>
                <w:szCs w:val="18"/>
                <w:lang w:val="uk-UA"/>
              </w:rPr>
              <w:t>імунізацією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Р55, Р56, </w:t>
            </w:r>
            <w:r>
              <w:rPr>
                <w:spacing w:val="-5"/>
                <w:sz w:val="18"/>
                <w:szCs w:val="18"/>
                <w:lang w:val="uk-UA"/>
              </w:rPr>
              <w:t>Р57.0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0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Вроджені аномалії (вади розвитку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)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,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деформації і хромосомні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3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18.0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00-</w:t>
            </w: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3634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5979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</w:t>
            </w:r>
            <w:r>
              <w:rPr>
                <w:color w:val="000000"/>
                <w:sz w:val="18"/>
                <w:szCs w:val="18"/>
                <w:lang w:val="uk-UA"/>
              </w:rPr>
              <w:t>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вродженi аномалiє розвитку сечової системи -всього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ін.уточнені вроджені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194448" w:rsidTr="00AA1CC9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Симптоми, ознаки та відхилення від норми,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що виявлені при лабораторних та клінічних дослідженнях,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не класифіковані в інших рубриках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19.0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R00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-</w:t>
            </w: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дислексія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1"/>
                <w:sz w:val="16"/>
                <w:szCs w:val="16"/>
                <w:lang w:val="uk-UA"/>
              </w:rPr>
              <w:t>19.2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R48.0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8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  <w:lang w:val="en-US"/>
              </w:rPr>
              <w:t>S</w:t>
            </w:r>
            <w:r>
              <w:rPr>
                <w:b/>
                <w:color w:val="000000"/>
                <w:spacing w:val="8"/>
                <w:sz w:val="18"/>
                <w:szCs w:val="18"/>
                <w:lang w:val="uk-UA"/>
              </w:rPr>
              <w:t>00-Т98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8392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4837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BF4D84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bookmarkStart w:id="4" w:name="_GoBack"/>
            <w:bookmarkEnd w:id="4"/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BF4D84">
      <w:pPr>
        <w:rPr>
          <w:sz w:val="2"/>
        </w:rPr>
      </w:pPr>
      <w:r>
        <w:rPr>
          <w:noProof/>
        </w:rPr>
        <w:pict>
          <v:shape id="Text Box 5" o:spid="_x0000_s1030" type="#_x0000_t202" style="position:absolute;margin-left:-2pt;margin-top:.05pt;width:782.95pt;height:14.15pt;z-index:1;visibility:visible;mso-wrap-distance-lef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" stroked="f">
            <v:fill opacity="0"/>
            <v:textbox inset="0,0,0,0">
              <w:txbxContent>
                <w:tbl>
                  <w:tblPr>
                    <w:tblW w:w="0" w:type="auto"/>
                    <w:tblInd w:w="40" w:type="dxa"/>
                    <w:tblLayout w:type="fixed"/>
                    <w:tblCellMar>
                      <w:left w:w="40" w:type="dxa"/>
                      <w:right w:w="4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660"/>
                  </w:tblGrid>
                  <w:tr w:rsidR="00021012">
                    <w:trPr>
                      <w:trHeight w:val="284"/>
                    </w:trPr>
                    <w:tc>
                      <w:tcPr>
                        <w:tcW w:w="15660" w:type="dxa"/>
                        <w:shd w:val="clear" w:color="auto" w:fill="FFFFFF"/>
                        <w:vAlign w:val="center"/>
                      </w:tcPr>
                      <w:p w:rsidR="00021012" w:rsidRDefault="00021012">
                        <w:pPr>
                          <w:shd w:val="clear" w:color="auto" w:fill="FFFFFF"/>
                          <w:snapToGrid w:val="0"/>
                          <w:jc w:val="right"/>
                          <w:rPr>
                            <w:b/>
                            <w:sz w:val="4"/>
                            <w:szCs w:val="4"/>
                            <w:lang w:val="uk-UA"/>
                          </w:rPr>
                        </w:pPr>
                      </w:p>
                    </w:tc>
                  </w:tr>
                </w:tbl>
                <w:p w:rsidR="00021012" w:rsidRDefault="00021012"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2590"/>
        <w:gridCol w:w="1779"/>
        <w:gridCol w:w="4593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Дата</w:t>
            </w:r>
            <w:r>
              <w:rPr>
                <w:sz w:val="16"/>
                <w:szCs w:val="16"/>
                <w:lang w:val="uk-UA"/>
              </w:rPr>
              <w:tab/>
            </w:r>
            <w:r>
              <w:rPr>
                <w:sz w:val="16"/>
                <w:szCs w:val="16"/>
                <w:lang w:val="uk-UA"/>
              </w:rPr>
              <w:tab/>
            </w:r>
            <w:r w:rsidR="00021012">
              <w:rPr>
                <w:sz w:val="16"/>
                <w:szCs w:val="16"/>
                <w:u w:val="single"/>
                <w:lang w:val="en-US"/>
              </w:rPr>
              <w:t>27.01.2022</w:t>
            </w: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Керівник: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en-US"/>
              </w:rPr>
              <w:t xml:space="preserve"> ___________     </w:t>
            </w:r>
            <w:r w:rsidR="00021012">
              <w:rPr>
                <w:b/>
                <w:sz w:val="16"/>
                <w:szCs w:val="16"/>
                <w:u w:val="single"/>
                <w:lang w:val="uk-UA"/>
              </w:rPr>
              <w:t>Сороколат Ю.В.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Виконавець _____________  </w:t>
            </w:r>
            <w:r w:rsidR="00021012">
              <w:rPr>
                <w:sz w:val="16"/>
                <w:szCs w:val="16"/>
                <w:u w:val="single"/>
                <w:lang w:val="uk-UA"/>
              </w:rPr>
              <w:t>Пшеняник О.В., 725-55-40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194448">
      <w:pPr>
        <w:shd w:val="clear" w:color="auto" w:fill="FFFFFF"/>
        <w:spacing w:before="120" w:after="120"/>
        <w:ind w:left="346"/>
        <w:rPr>
          <w:sz w:val="2"/>
          <w:szCs w:val="2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7168"/>
        <w:gridCol w:w="270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16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70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265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2"/>
          <w:szCs w:val="12"/>
          <w:lang w:val="uk-U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38"/>
        <w:gridCol w:w="5154"/>
        <w:gridCol w:w="239"/>
        <w:gridCol w:w="315"/>
        <w:gridCol w:w="364"/>
        <w:gridCol w:w="354"/>
        <w:gridCol w:w="364"/>
        <w:gridCol w:w="357"/>
        <w:gridCol w:w="16"/>
        <w:gridCol w:w="313"/>
        <w:gridCol w:w="26"/>
        <w:gridCol w:w="290"/>
        <w:gridCol w:w="70"/>
        <w:gridCol w:w="214"/>
        <w:gridCol w:w="150"/>
        <w:gridCol w:w="166"/>
        <w:gridCol w:w="195"/>
        <w:gridCol w:w="77"/>
        <w:gridCol w:w="437"/>
        <w:gridCol w:w="29"/>
        <w:gridCol w:w="364"/>
        <w:gridCol w:w="539"/>
        <w:gridCol w:w="539"/>
        <w:gridCol w:w="569"/>
      </w:tblGrid>
      <w:tr w:rsidR="00194448">
        <w:trPr>
          <w:cantSplit/>
          <w:trHeight w:val="460"/>
        </w:trPr>
        <w:tc>
          <w:tcPr>
            <w:tcW w:w="4838" w:type="dxa"/>
            <w:tcBorders>
              <w:top w:val="single" w:sz="12" w:space="0" w:color="000000"/>
              <w:left w:val="single" w:sz="12" w:space="0" w:color="000000"/>
              <w:bottom w:val="thinThickLargeGap" w:sz="12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1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</w:t>
            </w:r>
            <w:r w:rsidR="00021012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021012">
              <w:rPr>
                <w:b/>
                <w:sz w:val="20"/>
                <w:szCs w:val="20"/>
                <w:lang w:val="uk-UA"/>
              </w:rPr>
              <w:t>6. Харків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98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uk-UA"/>
              </w:rPr>
              <w:t xml:space="preserve">      МЕДИЧНА  ДОКУМЕНТАЦІЯ</w:t>
            </w:r>
          </w:p>
        </w:tc>
      </w:tr>
      <w:tr w:rsidR="00194448">
        <w:trPr>
          <w:cantSplit/>
          <w:trHeight w:val="82"/>
        </w:trPr>
        <w:tc>
          <w:tcPr>
            <w:tcW w:w="4838" w:type="dxa"/>
            <w:vMerge w:val="restart"/>
            <w:tcBorders>
              <w:top w:val="thinThickLargeGap" w:sz="12" w:space="0" w:color="C0C0C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021012">
              <w:rPr>
                <w:b/>
                <w:i/>
                <w:sz w:val="22"/>
                <w:szCs w:val="22"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021012">
              <w:rPr>
                <w:b/>
                <w:sz w:val="22"/>
                <w:szCs w:val="22"/>
                <w:lang w:val="uk-UA"/>
              </w:rPr>
              <w:t>м. Харків, вул. Сумська, 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636" w:type="dxa"/>
            <w:gridSpan w:val="5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ФОРМА № </w:t>
            </w:r>
          </w:p>
        </w:tc>
        <w:tc>
          <w:tcPr>
            <w:tcW w:w="373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31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72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/</w:t>
            </w:r>
          </w:p>
        </w:tc>
        <w:tc>
          <w:tcPr>
            <w:tcW w:w="43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о</w:t>
            </w:r>
          </w:p>
        </w:tc>
        <w:tc>
          <w:tcPr>
            <w:tcW w:w="2040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20"/>
              </w:rPr>
              <w:t xml:space="preserve">     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15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5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</w:t>
            </w:r>
          </w:p>
        </w:tc>
        <w:tc>
          <w:tcPr>
            <w:tcW w:w="35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55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4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1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р.</w:t>
            </w:r>
          </w:p>
        </w:tc>
        <w:tc>
          <w:tcPr>
            <w:tcW w:w="543" w:type="dxa"/>
            <w:gridSpan w:val="3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№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9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both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</w:tbl>
    <w:p w:rsidR="00194448" w:rsidRDefault="00194448">
      <w:pPr>
        <w:rPr>
          <w:sz w:val="12"/>
          <w:szCs w:val="12"/>
          <w:lang w:val="en-US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дітей підліткового віку 15-17 років включно)</w:t>
      </w:r>
    </w:p>
    <w:p w:rsidR="00194448" w:rsidRDefault="00194448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 w:rsidR="00021012">
        <w:rPr>
          <w:b/>
          <w:sz w:val="16"/>
          <w:szCs w:val="16"/>
          <w:lang w:val="uk-UA"/>
        </w:rPr>
        <w:t>12 місяців</w:t>
      </w:r>
      <w:r>
        <w:rPr>
          <w:b/>
          <w:sz w:val="16"/>
          <w:szCs w:val="16"/>
        </w:rPr>
        <w:t xml:space="preserve">   </w:t>
      </w:r>
      <w:r w:rsidR="00021012">
        <w:rPr>
          <w:b/>
          <w:sz w:val="16"/>
          <w:szCs w:val="16"/>
          <w:u w:val="single"/>
        </w:rPr>
        <w:t>2021</w:t>
      </w:r>
      <w:r>
        <w:rPr>
          <w:b/>
          <w:sz w:val="16"/>
          <w:szCs w:val="16"/>
          <w:u w:val="single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ind w:firstLine="540"/>
        <w:jc w:val="left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 xml:space="preserve">Таблиця </w:t>
      </w:r>
      <w:r>
        <w:rPr>
          <w:sz w:val="18"/>
          <w:szCs w:val="18"/>
        </w:rPr>
        <w:t>713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>Стор.</w:t>
      </w:r>
      <w:r>
        <w:rPr>
          <w:sz w:val="18"/>
          <w:szCs w:val="18"/>
        </w:rPr>
        <w:t>1</w:t>
      </w:r>
      <w:r>
        <w:rPr>
          <w:sz w:val="18"/>
          <w:szCs w:val="18"/>
          <w:lang w:val="uk-UA"/>
        </w:rPr>
        <w:t xml:space="preserve"> ф.071-3/о</w:t>
      </w:r>
    </w:p>
    <w:tbl>
      <w:tblPr>
        <w:tblW w:w="158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2"/>
        <w:gridCol w:w="770"/>
        <w:gridCol w:w="1320"/>
        <w:gridCol w:w="1026"/>
        <w:gridCol w:w="1089"/>
        <w:gridCol w:w="1088"/>
        <w:gridCol w:w="1091"/>
        <w:gridCol w:w="1134"/>
        <w:gridCol w:w="1049"/>
        <w:gridCol w:w="1088"/>
        <w:gridCol w:w="1091"/>
        <w:gridCol w:w="1088"/>
        <w:gridCol w:w="1112"/>
      </w:tblGrid>
      <w:tr w:rsidR="00194448" w:rsidTr="009B3FA6">
        <w:trPr>
          <w:cantSplit/>
          <w:trHeight w:val="370"/>
        </w:trPr>
        <w:tc>
          <w:tcPr>
            <w:tcW w:w="29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7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періоду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9B3FA6">
        <w:trPr>
          <w:cantSplit/>
          <w:trHeight w:val="370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B734CE">
        <w:trPr>
          <w:cantSplit/>
          <w:trHeight w:val="505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B734CE">
        <w:trPr>
          <w:cantSplit/>
          <w:trHeight w:val="285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</w:tr>
      <w:tr w:rsidR="00194448" w:rsidTr="00B734CE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48093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23839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28016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14002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17202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8441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1324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689</w:t>
            </w:r>
          </w:p>
        </w:tc>
      </w:tr>
      <w:tr w:rsidR="00194448" w:rsidTr="001F2D40">
        <w:trPr>
          <w:cantSplit/>
          <w:trHeight w:val="567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2535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1234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2469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1197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159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16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uk-UA"/>
              </w:rPr>
              <w:t>2.</w:t>
            </w:r>
            <w:r w:rsidRPr="00F4025C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B18.0-2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1312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="005B662A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</w:t>
            </w: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2</w:t>
            </w:r>
          </w:p>
        </w:tc>
        <w:tc>
          <w:tcPr>
            <w:tcW w:w="10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550B5D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10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 w:rsidP="009B3FA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С00-</w:t>
            </w:r>
            <w:r w:rsidRPr="00F4025C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293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154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9B3FA6" w:rsidTr="001F2D40">
        <w:trPr>
          <w:cantSplit/>
          <w:trHeight w:val="45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D22,D23,D28.0,</w:t>
            </w:r>
          </w:p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D29.0,2,4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сечових органів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D30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0210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</w:tbl>
    <w:p w:rsidR="005B662A" w:rsidRPr="005B662A" w:rsidRDefault="005B662A">
      <w:pPr>
        <w:pStyle w:val="a6"/>
        <w:jc w:val="left"/>
        <w:rPr>
          <w:sz w:val="6"/>
          <w:szCs w:val="6"/>
          <w:lang w:val="en-US"/>
        </w:rPr>
      </w:pPr>
    </w:p>
    <w:p w:rsidR="00194448" w:rsidRDefault="00194448">
      <w:pPr>
        <w:pStyle w:val="a6"/>
        <w:pageBreakBefore/>
        <w:ind w:firstLine="540"/>
        <w:jc w:val="left"/>
        <w:rPr>
          <w:sz w:val="16"/>
          <w:szCs w:val="16"/>
          <w:lang w:val="uk-UA"/>
        </w:rPr>
      </w:pPr>
      <w:r>
        <w:rPr>
          <w:sz w:val="20"/>
          <w:lang w:val="uk-UA"/>
        </w:rPr>
        <w:lastRenderedPageBreak/>
        <w:t xml:space="preserve">Таблиця </w:t>
      </w:r>
      <w:r>
        <w:rPr>
          <w:sz w:val="20"/>
        </w:rPr>
        <w:t>713</w:t>
      </w:r>
      <w:r>
        <w:rPr>
          <w:sz w:val="20"/>
          <w:lang w:val="uk-UA"/>
        </w:rPr>
        <w:t>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uk-UA"/>
        </w:rPr>
        <w:t>Стор.2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6"/>
        <w:gridCol w:w="1083"/>
        <w:gridCol w:w="1083"/>
        <w:gridCol w:w="1083"/>
        <w:gridCol w:w="1122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27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5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5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851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інші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3.6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05,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>(крім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</w:t>
            </w:r>
            <w:r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>0-D89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245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    гемофилія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  <w:lang w:val="uk-UA"/>
              </w:rPr>
              <w:t>в т.ч.</w:t>
            </w:r>
            <w:r>
              <w:rPr>
                <w:sz w:val="18"/>
                <w:szCs w:val="18"/>
              </w:rPr>
              <w:t xml:space="preserve">  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1107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473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ступеня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вузловий зоб (ендемічний і нетоксичний)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Е01.1.2, Е04.1.2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3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тиреотоксикоз (гіпертиреоз)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тиреоїдити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хвороби щитовидної залози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Е10-Е14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типу  E10.Х, E12.Х  частина I ( 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Е10.Х,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Е12.Х частина 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інсулінонезалежний  цукровий дiабет II типу  E11.Х.1, E12.Х.1 частина II  (із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E12.Х.1 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типу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рядка5.10)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E11.Х.2,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E12.Х.2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 (із р.5.8)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Е10.0-8 - Е14.0-8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 них: діабет з ураженням нирок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Е10.2-Е14.2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 (із р.5.9)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 з комою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10.0-Е14.0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цукровий діабет з кетоацидо</w:t>
            </w:r>
            <w:r>
              <w:rPr>
                <w:sz w:val="18"/>
                <w:szCs w:val="18"/>
              </w:rPr>
              <w:t>зом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.20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16"/>
          <w:szCs w:val="16"/>
          <w:lang w:val="en-GB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4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E10.8-Е14.8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E10.9-Е14.9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E23.2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Е66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Е89.0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1264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нейроциркуляторна астенія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  <w:lang w:val="uk-UA"/>
              </w:rPr>
              <w:t>45.3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нервової системи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2369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1157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661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56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00,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03,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04,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06,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08,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uk-UA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5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м'язва атрофія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м'язва  дистрофія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</w:t>
            </w:r>
            <w:r>
              <w:rPr>
                <w:sz w:val="18"/>
                <w:szCs w:val="18"/>
                <w:lang w:val="en-US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5412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2559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237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148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косоокість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4280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</w:tr>
      <w:tr w:rsidR="00194448" w:rsidTr="002E0BA3">
        <w:trPr>
          <w:cantSplit/>
          <w:trHeight w:val="312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міопія (короткозорість)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2815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9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1433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674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17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651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них, гострий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Н65.2-4, Н66.1-3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6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2405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1517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1456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888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167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119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І10-І13, І20.Х.7-І25.Х.7, І60.Х.7-І69.Х.7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ессенціальна гіпертензія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I27-I31, I33-I38, I40, I42, I50-I51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pacing w:val="-6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spacing w:val="-6"/>
                <w:sz w:val="18"/>
                <w:szCs w:val="18"/>
                <w:lang w:val="uk-UA"/>
              </w:rPr>
              <w:t>4</w:t>
            </w:r>
            <w:r>
              <w:rPr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кардіоміопатія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I42.0,2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en-US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7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774"/>
        <w:gridCol w:w="1391"/>
        <w:gridCol w:w="1013"/>
        <w:gridCol w:w="1089"/>
        <w:gridCol w:w="1079"/>
        <w:gridCol w:w="1079"/>
        <w:gridCol w:w="1079"/>
        <w:gridCol w:w="1098"/>
        <w:gridCol w:w="1083"/>
        <w:gridCol w:w="1083"/>
        <w:gridCol w:w="1083"/>
        <w:gridCol w:w="1109"/>
      </w:tblGrid>
      <w:tr w:rsidR="00194448" w:rsidTr="006E63A2">
        <w:trPr>
          <w:cantSplit/>
          <w:trHeight w:val="370"/>
        </w:trPr>
        <w:tc>
          <w:tcPr>
            <w:tcW w:w="29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7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19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77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19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комбін. ураження мітрального та тристулкового клапанів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І08.1-3.8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7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10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7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10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15186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7842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13632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6999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1614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264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147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7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10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2208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1077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2208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1077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дихальний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7641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3827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7641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3827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837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30.1-4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8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159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550B5D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550B5D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550B5D">
        <w:trPr>
          <w:cantSplit/>
          <w:trHeight w:val="365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Бронхіт, емфізема та 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хронічний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ind w:left="14"/>
              <w:rPr>
                <w:sz w:val="16"/>
                <w:szCs w:val="16"/>
              </w:rPr>
            </w:pPr>
            <w:r w:rsidRPr="00550B5D">
              <w:rPr>
                <w:sz w:val="16"/>
                <w:szCs w:val="16"/>
              </w:rPr>
              <w:t xml:space="preserve">інші вірусні пневмонії (COVID-19)  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11.20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 w:rsidP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4687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2325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834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3424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1670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</w:tr>
      <w:tr w:rsidR="00550B5D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9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2442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1187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1849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895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34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369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447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393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2851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1107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623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1698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176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113</w:t>
            </w:r>
          </w:p>
        </w:tc>
      </w:tr>
      <w:tr w:rsidR="00194448" w:rsidTr="002E0BA3">
        <w:trPr>
          <w:cantSplit/>
          <w:trHeight w:val="68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 M08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M10-M13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06, М08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М53-М54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en-US"/>
        </w:rPr>
      </w:pPr>
    </w:p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2986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1407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1928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122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uk-UA"/>
              </w:rPr>
            </w:pPr>
            <w:r>
              <w:rPr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91-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92,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O00-O99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</w:t>
            </w:r>
            <w:r>
              <w:rPr>
                <w:b/>
                <w:sz w:val="18"/>
                <w:szCs w:val="18"/>
              </w:rPr>
              <w:t>р</w:t>
            </w: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</w:rPr>
              <w:t>м О80)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2E0BA3">
        <w:trPr>
          <w:cantSplit/>
          <w:trHeight w:val="794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Вроджені аномалії (вади розвитку), деформації і хромосомні порушення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Q00-Q99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(сечівника)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та шийки сечов</w:t>
            </w:r>
            <w:r>
              <w:rPr>
                <w:sz w:val="18"/>
                <w:szCs w:val="18"/>
                <w:lang w:val="uk-UA"/>
              </w:rPr>
              <w:t>ого</w:t>
            </w:r>
            <w:r>
              <w:rPr>
                <w:sz w:val="18"/>
                <w:szCs w:val="18"/>
              </w:rPr>
              <w:t xml:space="preserve"> міхур</w:t>
            </w:r>
            <w:r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  <w:lang w:val="uk-UA"/>
              </w:rPr>
              <w:t xml:space="preserve">ші </w:t>
            </w:r>
            <w:r>
              <w:rPr>
                <w:sz w:val="18"/>
                <w:szCs w:val="18"/>
              </w:rPr>
              <w:t>вроджені вади розвитку сечового міхура та сечівника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інші уточнені вроджені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lang w:val="en-US"/>
        </w:r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8"/>
        <w:gridCol w:w="705"/>
        <w:gridCol w:w="1322"/>
        <w:gridCol w:w="958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0"/>
      </w:tblGrid>
      <w:tr w:rsidR="00194448" w:rsidTr="00A84622">
        <w:trPr>
          <w:cantSplit/>
          <w:trHeight w:val="3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A84622">
        <w:trPr>
          <w:cantSplit/>
          <w:trHeight w:val="370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1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A84622">
        <w:trPr>
          <w:cantSplit/>
          <w:trHeight w:val="322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A84622">
        <w:trPr>
          <w:cantSplit/>
          <w:trHeight w:val="285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A84622">
        <w:trPr>
          <w:cantSplit/>
          <w:trHeight w:val="68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R00-R99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7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454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S00-</w:t>
            </w:r>
            <w:r>
              <w:rPr>
                <w:b/>
                <w:sz w:val="18"/>
                <w:szCs w:val="18"/>
              </w:rPr>
              <w:t>Т98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1744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1711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1016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4"/>
          <w:szCs w:val="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 w:rsidR="00021012">
              <w:rPr>
                <w:sz w:val="20"/>
                <w:szCs w:val="20"/>
                <w:u w:val="single"/>
                <w:lang w:val="en-US"/>
              </w:rPr>
              <w:t>27.01.2022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 w:rsidR="00021012">
              <w:rPr>
                <w:b/>
                <w:sz w:val="20"/>
                <w:szCs w:val="20"/>
                <w:u w:val="single"/>
                <w:lang w:val="uk-UA"/>
              </w:rPr>
              <w:t>Сороколат Ю.В.</w:t>
            </w: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021012" w:rsidRDefault="00021012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21012" w:rsidRDefault="00021012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 w:rsidR="00021012">
              <w:rPr>
                <w:sz w:val="20"/>
                <w:szCs w:val="20"/>
                <w:u w:val="single"/>
                <w:lang w:val="uk-UA"/>
              </w:rPr>
              <w:t>Пшеняник О.В.,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tbl>
      <w:tblPr>
        <w:tblW w:w="0" w:type="auto"/>
        <w:tblInd w:w="-191" w:type="dxa"/>
        <w:tblLayout w:type="fixed"/>
        <w:tblLook w:val="0000" w:firstRow="0" w:lastRow="0" w:firstColumn="0" w:lastColumn="0" w:noHBand="0" w:noVBand="0"/>
      </w:tblPr>
      <w:tblGrid>
        <w:gridCol w:w="236"/>
        <w:gridCol w:w="2840"/>
        <w:gridCol w:w="1804"/>
        <w:gridCol w:w="5264"/>
        <w:gridCol w:w="527"/>
        <w:gridCol w:w="428"/>
        <w:gridCol w:w="428"/>
        <w:gridCol w:w="119"/>
        <w:gridCol w:w="309"/>
        <w:gridCol w:w="6"/>
        <w:gridCol w:w="319"/>
        <w:gridCol w:w="103"/>
        <w:gridCol w:w="213"/>
        <w:gridCol w:w="216"/>
        <w:gridCol w:w="100"/>
        <w:gridCol w:w="32"/>
        <w:gridCol w:w="284"/>
        <w:gridCol w:w="13"/>
        <w:gridCol w:w="11"/>
        <w:gridCol w:w="292"/>
        <w:gridCol w:w="17"/>
        <w:gridCol w:w="109"/>
        <w:gridCol w:w="190"/>
        <w:gridCol w:w="9"/>
        <w:gridCol w:w="309"/>
        <w:gridCol w:w="308"/>
        <w:gridCol w:w="182"/>
        <w:gridCol w:w="127"/>
        <w:gridCol w:w="205"/>
        <w:gridCol w:w="104"/>
        <w:gridCol w:w="228"/>
        <w:gridCol w:w="332"/>
        <w:gridCol w:w="530"/>
      </w:tblGrid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>
            <w:pPr>
              <w:pStyle w:val="ad"/>
            </w:pPr>
          </w:p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00" w:type="dxa"/>
            <w:gridSpan w:val="1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80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00" w:type="dxa"/>
            <w:gridSpan w:val="1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14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79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045F97">
        <w:trPr>
          <w:cantSplit/>
          <w:trHeight w:val="230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2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021012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021012">
              <w:rPr>
                <w:b/>
                <w:sz w:val="20"/>
                <w:szCs w:val="20"/>
                <w:lang w:val="uk-UA"/>
              </w:rPr>
              <w:t>6. Харків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050" w:type="dxa"/>
            <w:gridSpan w:val="29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МЕДИЧНА  ДОКУМЕНТАЦІЯ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502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2334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85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021012">
              <w:rPr>
                <w:b/>
                <w:sz w:val="22"/>
                <w:szCs w:val="22"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021012">
              <w:rPr>
                <w:b/>
                <w:sz w:val="20"/>
                <w:szCs w:val="20"/>
                <w:lang w:val="uk-UA"/>
              </w:rPr>
              <w:t>м. Харків, вул. Сумська, 64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045F97">
        <w:trPr>
          <w:cantSplit/>
          <w:trHeight w:val="276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8"/>
                <w:szCs w:val="18"/>
              </w:rPr>
              <w:t xml:space="preserve">     Затверджена наказом МОЗ України</w:t>
            </w:r>
          </w:p>
        </w:tc>
      </w:tr>
      <w:tr w:rsidR="00194448" w:rsidTr="00045F97">
        <w:trPr>
          <w:cantSplit/>
          <w:trHeight w:val="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045F97">
        <w:trPr>
          <w:cantSplit/>
          <w:trHeight w:val="1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99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pStyle w:val="a6"/>
        <w:rPr>
          <w:sz w:val="6"/>
          <w:szCs w:val="6"/>
          <w:lang w:val="uk-UA"/>
        </w:rPr>
      </w:pP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дорослого населення 18 років і старші)</w:t>
      </w:r>
    </w:p>
    <w:p w:rsidR="00194448" w:rsidRDefault="00C06A21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з</w:t>
      </w:r>
      <w:r w:rsidR="00194448">
        <w:rPr>
          <w:b/>
          <w:sz w:val="16"/>
          <w:szCs w:val="16"/>
          <w:lang w:val="uk-UA"/>
        </w:rPr>
        <w:t>а</w:t>
      </w:r>
      <w:r w:rsidR="00021012">
        <w:rPr>
          <w:b/>
          <w:sz w:val="16"/>
          <w:szCs w:val="16"/>
          <w:lang w:val="uk-UA"/>
        </w:rPr>
        <w:t xml:space="preserve"> 12 місяців</w:t>
      </w:r>
      <w:r w:rsidR="00194448">
        <w:rPr>
          <w:b/>
          <w:sz w:val="16"/>
          <w:szCs w:val="16"/>
          <w:lang w:val="uk-UA"/>
        </w:rPr>
        <w:t xml:space="preserve">  </w:t>
      </w:r>
      <w:r w:rsidR="00021012">
        <w:rPr>
          <w:b/>
          <w:sz w:val="16"/>
          <w:szCs w:val="16"/>
          <w:u w:val="single"/>
        </w:rPr>
        <w:t>2021</w:t>
      </w:r>
      <w:r w:rsidR="00194448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 xml:space="preserve"> року</w:t>
      </w:r>
    </w:p>
    <w:p w:rsidR="00194448" w:rsidRDefault="00194448">
      <w:pPr>
        <w:pStyle w:val="a6"/>
        <w:jc w:val="left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711</w:t>
      </w:r>
      <w:r>
        <w:rPr>
          <w:sz w:val="16"/>
          <w:szCs w:val="16"/>
          <w:lang w:val="uk-UA"/>
        </w:rPr>
        <w:t xml:space="preserve">0 </w:t>
      </w:r>
    </w:p>
    <w:tbl>
      <w:tblPr>
        <w:tblW w:w="16033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2425"/>
        <w:gridCol w:w="567"/>
        <w:gridCol w:w="1134"/>
        <w:gridCol w:w="975"/>
        <w:gridCol w:w="937"/>
        <w:gridCol w:w="815"/>
        <w:gridCol w:w="813"/>
        <w:gridCol w:w="814"/>
        <w:gridCol w:w="757"/>
        <w:gridCol w:w="946"/>
        <w:gridCol w:w="970"/>
        <w:gridCol w:w="897"/>
        <w:gridCol w:w="867"/>
        <w:gridCol w:w="827"/>
        <w:gridCol w:w="761"/>
        <w:gridCol w:w="734"/>
        <w:gridCol w:w="794"/>
      </w:tblGrid>
      <w:tr w:rsidR="00194448" w:rsidRPr="00DE4F61" w:rsidTr="00DE4F61">
        <w:tc>
          <w:tcPr>
            <w:tcW w:w="242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Найменування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№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b w:val="0"/>
                <w:sz w:val="14"/>
                <w:szCs w:val="14"/>
                <w:lang w:val="uk-UA"/>
              </w:rPr>
              <w:t>ряд</w:t>
            </w:r>
            <w:r w:rsidRPr="00045F97">
              <w:rPr>
                <w:sz w:val="14"/>
                <w:szCs w:val="14"/>
                <w:lang w:val="uk-UA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Шифр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за МКХ-10</w:t>
            </w:r>
          </w:p>
        </w:tc>
        <w:tc>
          <w:tcPr>
            <w:tcW w:w="11907" w:type="dxa"/>
            <w:gridSpan w:val="1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ЗАРЕЄСТРОВАНО ЗАХВОРЮВАНЬ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605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дорослих 18 років і старші</w:t>
            </w:r>
          </w:p>
        </w:tc>
        <w:tc>
          <w:tcPr>
            <w:tcW w:w="585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в тому числі у дорослих 55 років і старші (ж), 60 років і старші (ч)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93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57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94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 диспансерним наглядом на 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кінець звітного року</w:t>
            </w:r>
          </w:p>
        </w:tc>
        <w:tc>
          <w:tcPr>
            <w:tcW w:w="97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89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7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диспансерним наглядом на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кінець звітного року</w:t>
            </w:r>
          </w:p>
        </w:tc>
      </w:tr>
      <w:tr w:rsidR="00194448" w:rsidTr="00DE4F61">
        <w:trPr>
          <w:trHeight w:val="611"/>
        </w:trPr>
        <w:tc>
          <w:tcPr>
            <w:tcW w:w="242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3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946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9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9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</w:tr>
      <w:tr w:rsidR="00194448" w:rsidTr="00DE4F61"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1824840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628052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ind w:hanging="9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541611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ind w:hanging="29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198796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22403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9991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848873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ind w:left="57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1020662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333373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200565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69707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19115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ind w:hanging="28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7752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502107</w:t>
            </w:r>
          </w:p>
        </w:tc>
      </w:tr>
      <w:tr w:rsidR="00194448" w:rsidTr="00045F97">
        <w:trPr>
          <w:cantSplit/>
          <w:trHeight w:val="39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en-US"/>
              </w:rPr>
              <w:t>A00-B99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75104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32120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68619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29254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2284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946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7904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23317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8997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22309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8618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1884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726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1616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</w:t>
            </w:r>
            <w:r w:rsidRPr="00DE4F61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496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251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439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B32E79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2390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348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2005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491</w:t>
            </w:r>
          </w:p>
        </w:tc>
      </w:tr>
      <w:tr w:rsidR="00B32E79" w:rsidRPr="002A38C3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32E79" w:rsidRPr="00B32E79" w:rsidRDefault="00B32E79" w:rsidP="00550B5D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 w:rsidP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46653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20691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46653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20691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17177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6629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17177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618</w:t>
            </w:r>
          </w:p>
        </w:tc>
      </w:tr>
      <w:tr w:rsidR="00B32E79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32E79" w:rsidRPr="00B32E79" w:rsidRDefault="00B32E79" w:rsidP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Pr="00B32E79">
              <w:rPr>
                <w:color w:val="000000"/>
                <w:spacing w:val="-2"/>
                <w:sz w:val="16"/>
                <w:szCs w:val="16"/>
              </w:rPr>
              <w:t xml:space="preserve"> </w:t>
            </w: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2627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2627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1038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С00-</w:t>
            </w:r>
            <w:r w:rsidRPr="00DE4F61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62271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19439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14387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5059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2661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1286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47897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37505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12373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6591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2689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2117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978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30813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з них: са</w:t>
            </w:r>
            <w:r w:rsidRPr="00B32E79">
              <w:rPr>
                <w:sz w:val="16"/>
                <w:szCs w:val="16"/>
                <w:lang w:val="en-US"/>
              </w:rPr>
              <w:t>rcinoma in siti</w:t>
            </w:r>
            <w:r w:rsidRPr="00B32E79">
              <w:rPr>
                <w:sz w:val="16"/>
                <w:szCs w:val="16"/>
              </w:rPr>
              <w:t xml:space="preserve"> шийки матки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uk-UA"/>
              </w:rPr>
              <w:t>3.1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</w:t>
            </w:r>
            <w:r w:rsidRPr="00DE4F61">
              <w:rPr>
                <w:sz w:val="16"/>
                <w:szCs w:val="16"/>
              </w:rPr>
              <w:t>06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4"/>
                <w:szCs w:val="14"/>
                <w:lang w:val="en-US"/>
              </w:rPr>
            </w:pPr>
            <w:r w:rsidRPr="00DE4F61">
              <w:rPr>
                <w:sz w:val="14"/>
                <w:szCs w:val="14"/>
                <w:lang w:val="en-US"/>
              </w:rPr>
              <w:t>D22,D23,D28.0,</w:t>
            </w:r>
          </w:p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4"/>
                <w:szCs w:val="14"/>
                <w:lang w:val="en-US"/>
              </w:rPr>
              <w:t>D29.0,2,4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6456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2541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5034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2038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1678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2314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813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1116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Стор.2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23"/>
        <w:gridCol w:w="650"/>
        <w:gridCol w:w="1607"/>
        <w:gridCol w:w="889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92"/>
      </w:tblGrid>
      <w:tr w:rsidR="00194448" w:rsidTr="009F6D98"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9F6D9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D98" w:rsidRPr="00B32E79" w:rsidRDefault="00021012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сечових органів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D30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</w:t>
            </w:r>
          </w:p>
        </w:tc>
      </w:tr>
      <w:tr w:rsidR="00194448" w:rsidTr="009F6D98">
        <w:trPr>
          <w:trHeight w:val="851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Ін.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 xml:space="preserve">(крім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25,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13077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1252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3492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10013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4065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488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3316</w:t>
            </w:r>
          </w:p>
        </w:tc>
      </w:tr>
      <w:tr w:rsidR="00194448">
        <w:trPr>
          <w:trHeight w:val="851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D50-D89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10232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7045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6705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1664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4429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9912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2645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1532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6795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6538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1653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4272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9690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2606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1487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6703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6486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1634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4252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68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гемофилія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56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 w:rsidTr="009F6D98">
        <w:trPr>
          <w:trHeight w:val="62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84691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23246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6828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71736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51233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13646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768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43465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степеня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(І)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10047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2687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6627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7003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1856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4375</w:t>
            </w:r>
          </w:p>
        </w:tc>
      </w:tr>
      <w:tr w:rsidR="00194448">
        <w:trPr>
          <w:trHeight w:val="34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2439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2293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1198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1137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2270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2116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1227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1162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2, Е04.1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4507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735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2854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2683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тиреотоксикоз (гіпертиреоз)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3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3"/>
        <w:gridCol w:w="782"/>
        <w:gridCol w:w="1615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84"/>
      </w:tblGrid>
      <w:tr w:rsidR="00194448"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тиреоїдити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4306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2242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2139</w:t>
            </w:r>
          </w:p>
        </w:tc>
      </w:tr>
      <w:tr w:rsidR="00194448">
        <w:trPr>
          <w:trHeight w:val="51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41193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14040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38545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25792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8486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24025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10.Х, Е12.Х частина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Е10.Х,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Е12.Х частина 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2661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2589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704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12.Х.1 част.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12.Х.1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38532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12746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2096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35956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25066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8180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23321</w:t>
            </w:r>
          </w:p>
        </w:tc>
      </w:tr>
      <w:tr w:rsidR="00194448">
        <w:trPr>
          <w:trHeight w:val="851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(із рядка5.10)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4152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1591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991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2765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</w:t>
            </w:r>
            <w:r>
              <w:rPr>
                <w:sz w:val="18"/>
                <w:szCs w:val="18"/>
                <w:lang w:val="uk-UA"/>
              </w:rPr>
              <w:t xml:space="preserve"> (із р.5.8)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Е10.0-8 - Е14.0-8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19004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18278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11835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3983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11402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діабет з ураженням нирок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Е10.2-Е14.2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1840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8225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3386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5332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2121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90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(із р.5.9)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</w:t>
            </w:r>
            <w:r>
              <w:rPr>
                <w:sz w:val="18"/>
                <w:szCs w:val="18"/>
              </w:rPr>
              <w:t xml:space="preserve">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 типу)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2661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2589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704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комою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E10.0-Е14.0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кетоацидозом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9195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3701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5980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4688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7945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04"/>
        <w:gridCol w:w="660"/>
        <w:gridCol w:w="15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806"/>
      </w:tblGrid>
      <w:tr w:rsidR="00194448"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11377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4266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7856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2372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E10.8-Е14.8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E10.9-Е14.9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20267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13957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4503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12623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E23.2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10571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6969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4169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Е89.0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2853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1425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Розлади психіки та поведінки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41882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3252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1564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37075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16153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7351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465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13849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Хвороби нервової системи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56008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18686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6029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19151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20419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5851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7220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6589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00,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03,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04,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06,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2155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695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Паркінсона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685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Альцгеймера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7.3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мігрень та інші синдроми головного болю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43-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</w:t>
            </w:r>
          </w:p>
        </w:tc>
      </w:tr>
      <w:tr w:rsidR="00194448">
        <w:trPr>
          <w:trHeight w:val="62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RPr="001528F7">
        <w:trPr>
          <w:trHeight w:val="79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54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6804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8353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2775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2208</w:t>
            </w:r>
          </w:p>
        </w:tc>
      </w:tr>
      <w:tr w:rsidR="00194448">
        <w:trPr>
          <w:trHeight w:val="45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5776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1537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7"/>
        <w:gridCol w:w="808"/>
        <w:gridCol w:w="1483"/>
        <w:gridCol w:w="842"/>
        <w:gridCol w:w="756"/>
        <w:gridCol w:w="756"/>
        <w:gridCol w:w="756"/>
        <w:gridCol w:w="756"/>
        <w:gridCol w:w="756"/>
        <w:gridCol w:w="756"/>
        <w:gridCol w:w="842"/>
        <w:gridCol w:w="756"/>
        <w:gridCol w:w="756"/>
        <w:gridCol w:w="756"/>
        <w:gridCol w:w="756"/>
        <w:gridCol w:w="756"/>
        <w:gridCol w:w="786"/>
      </w:tblGrid>
      <w:tr w:rsidR="00194448"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3718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4494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106733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38311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38922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13925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23449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59915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19061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18859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5542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17450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3542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1568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1522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4102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3757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875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19675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4977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7538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16173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5169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3797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6684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2962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2401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777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6153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5311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238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4697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17041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1829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міопія (короткозорість)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3760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1573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28233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11124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19004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7536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3996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12786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4717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8327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3068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10020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3788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6781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2575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1505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3427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2104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771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Н65.2-4,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Н66.1-3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1143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втрата слуху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1998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1194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1360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 xml:space="preserve"> 6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284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ind w:right="-31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613756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204546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47899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16535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13028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311871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431272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139565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25616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9965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11838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4616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213230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780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238277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78687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5586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189848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156720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49329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121194</w:t>
            </w:r>
          </w:p>
        </w:tc>
      </w:tr>
      <w:tr w:rsidR="00194448">
        <w:trPr>
          <w:trHeight w:val="851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гіпертонічна хвороба (без згадування про ішемічну хворобу серця та судинні ураження мозку)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38745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30681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вторинна гіпертензія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ішемічна хвороба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І20-І25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191917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64399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156771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148725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48923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122535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І20.Х.7-І25.Х.7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149238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49761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130312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119025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37628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101842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із загального числа ішемічної хвороби (р.10.8) – хворі на стенокардію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54761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48381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35690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та повторний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І21-І22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493</w:t>
            </w:r>
          </w:p>
        </w:tc>
      </w:tr>
      <w:tr w:rsidR="00194448">
        <w:trPr>
          <w:trHeight w:val="624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тому числі великовогнищевий (трансмуральний)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І22.0.1,8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367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706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І34-І38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кардіоміопатія (із р.10.14)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I42.0-2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провідності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І44-І45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паросизмальна тахікардія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Фібріляція та тріпотіння передсердь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636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цереброваскулярні хвороби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90287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29922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10582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3724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49454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66627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21076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5878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3515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1248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35460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50294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34863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36633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1574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24399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інсульти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гіпертонією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І60.Х.7-І64.Х.7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атеросклероз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1554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артерій, артеріол, капілярів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І71-І72, І77-І78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662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комбіноване ураження мітрального та </w:t>
            </w:r>
            <w:r>
              <w:rPr>
                <w:sz w:val="18"/>
                <w:szCs w:val="18"/>
                <w:lang w:val="uk-UA"/>
              </w:rPr>
              <w:t>тристулкового</w:t>
            </w:r>
            <w:r>
              <w:rPr>
                <w:sz w:val="18"/>
                <w:szCs w:val="18"/>
              </w:rPr>
              <w:t xml:space="preserve">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</w:t>
            </w:r>
            <w:r>
              <w:rPr>
                <w:sz w:val="18"/>
                <w:szCs w:val="18"/>
                <w:lang w:val="uk-UA"/>
              </w:rPr>
              <w:t>1-3.8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крупновогнищевий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0-3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дрібновогнищевий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Стор.8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245007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89703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169201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65957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2764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70121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103857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34624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61468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21515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973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36243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10092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10092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3306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3306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8220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1850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-4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527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та 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34586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23561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13555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бронхіт хронічний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27245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16680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10019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2861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4553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Стор.9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пневмоконіози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J60-J65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</w:tr>
      <w:tr w:rsidR="00194448" w:rsidTr="00550B5D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2194</w:t>
            </w:r>
          </w:p>
        </w:tc>
      </w:tr>
      <w:tr w:rsidR="00550B5D" w:rsidTr="00550B5D">
        <w:trPr>
          <w:trHeight w:val="454"/>
        </w:trPr>
        <w:tc>
          <w:tcPr>
            <w:tcW w:w="2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11.20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12527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5501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12527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5501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515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5959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6234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2367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6234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50B5D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2803</w:t>
            </w:r>
          </w:p>
        </w:tc>
      </w:tr>
      <w:tr w:rsidR="00194448" w:rsidTr="00550B5D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204765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70501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27961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10167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132073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120717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39297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79497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8769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6145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472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6931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32500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27329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18240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</w:t>
            </w:r>
          </w:p>
        </w:tc>
      </w:tr>
      <w:tr w:rsidR="00194448" w:rsidTr="00550B5D">
        <w:trPr>
          <w:trHeight w:val="397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6376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дивертикулярна хвороба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558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алкогольна хвороба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 (крім К70.3)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K70.3, </w:t>
            </w:r>
            <w:r>
              <w:rPr>
                <w:sz w:val="18"/>
                <w:szCs w:val="18"/>
                <w:lang w:val="uk-UA"/>
              </w:rPr>
              <w:t>К71-К76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3794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цирози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К70.3, К71.7, К74.3-6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2849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2742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холонгіт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41630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30197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28719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20918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13215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целіакія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90.0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</w:tr>
    </w:tbl>
    <w:p w:rsidR="00194448" w:rsidRDefault="00194448">
      <w:pPr>
        <w:pageBreakBefore/>
        <w:jc w:val="right"/>
        <w:rPr>
          <w:b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35110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15544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29753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12547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4106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1497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7143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2140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170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104082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35998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22198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8799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35033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66527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8967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3015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21644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2781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сольові 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М10-М11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1328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подагричні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38940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19811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15228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22695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19043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8066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суглобів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М00-М02,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М22-М25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М53-М54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46392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29211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2733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яких тканин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М60-М62,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М65-М67,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М70-М72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кістково-м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язової та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М87-М89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М91-М99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115383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29527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36149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5982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68191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49272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10318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2203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28179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гломерулярні хвороби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02-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149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хронічний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6746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6645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16602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6599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2628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2149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нирок і сечоводу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N25-N28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  <w:r>
              <w:rPr>
                <w:sz w:val="18"/>
                <w:szCs w:val="18"/>
                <w:lang w:val="uk-UA"/>
              </w:rPr>
              <w:t>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N40-N42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5626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гіперплазія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6362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6362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чоловіча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надмірна крайня плоть, фімоз і парафімоз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чоловічих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44-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45,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48-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5335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запальні хвороби малого тазу у жінок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71,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ендометріоз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12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28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випадання жіночих статевих органів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1102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яєчника, фаллопієвих труб та широкої зв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200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N86-N88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893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ерозія та ентропія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4062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N91-N92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N94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4955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в менопаузі та після менопаузи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жіноча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розлади жіночих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N82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84,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90,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93,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96, </w:t>
            </w:r>
            <w:r>
              <w:rPr>
                <w:sz w:val="18"/>
                <w:szCs w:val="18"/>
                <w:lang w:val="en-US"/>
              </w:rPr>
              <w:t>N98-N99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980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органічного характеру)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О00-О99 (крім О80)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13578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11984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5280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Вроджені аномалії (вади розвитку), 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1337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1140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442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вродженi вади розвитку нирки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13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412"/>
        <w:gridCol w:w="361"/>
        <w:gridCol w:w="171"/>
        <w:gridCol w:w="602"/>
        <w:gridCol w:w="773"/>
        <w:gridCol w:w="197"/>
        <w:gridCol w:w="576"/>
        <w:gridCol w:w="442"/>
        <w:gridCol w:w="331"/>
        <w:gridCol w:w="549"/>
        <w:gridCol w:w="224"/>
        <w:gridCol w:w="675"/>
        <w:gridCol w:w="98"/>
        <w:gridCol w:w="773"/>
        <w:gridCol w:w="517"/>
        <w:gridCol w:w="256"/>
        <w:gridCol w:w="773"/>
        <w:gridCol w:w="266"/>
        <w:gridCol w:w="507"/>
        <w:gridCol w:w="528"/>
        <w:gridCol w:w="245"/>
        <w:gridCol w:w="630"/>
        <w:gridCol w:w="148"/>
        <w:gridCol w:w="30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Q64.4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ін.уточнені вроджені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229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315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</w:tr>
      <w:tr w:rsidR="00194448">
        <w:trPr>
          <w:trHeight w:val="1021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45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старість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26565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14610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24414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13188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604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442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2701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9439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4027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8636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3594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162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814</w:t>
            </w:r>
          </w:p>
        </w:tc>
      </w:tr>
      <w:tr w:rsidR="00194448">
        <w:trPr>
          <w:gridAfter w:val="1"/>
          <w:wAfter w:w="25" w:type="dxa"/>
          <w:trHeight w:val="284"/>
        </w:trPr>
        <w:tc>
          <w:tcPr>
            <w:tcW w:w="15954" w:type="dxa"/>
            <w:gridSpan w:val="27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left"/>
            </w:pPr>
            <w:r>
              <w:rPr>
                <w:b w:val="0"/>
                <w:sz w:val="16"/>
                <w:szCs w:val="16"/>
                <w:lang w:val="uk-UA"/>
              </w:rPr>
              <w:t xml:space="preserve">                Примітка: графи 5, 6</w:t>
            </w:r>
            <w:r>
              <w:rPr>
                <w:b w:val="0"/>
                <w:sz w:val="16"/>
                <w:szCs w:val="16"/>
              </w:rPr>
              <w:t>, 12,13</w:t>
            </w:r>
            <w:r>
              <w:rPr>
                <w:b w:val="0"/>
                <w:sz w:val="16"/>
                <w:szCs w:val="16"/>
                <w:lang w:val="uk-UA"/>
              </w:rPr>
              <w:t xml:space="preserve"> заповнюються при необхідності даних на районному або обласному рівні</w:t>
            </w:r>
          </w:p>
        </w:tc>
      </w:tr>
      <w:tr w:rsidR="00194448">
        <w:trPr>
          <w:gridAfter w:val="1"/>
          <w:wAfter w:w="30" w:type="dxa"/>
          <w:trHeight w:val="284"/>
        </w:trPr>
        <w:tc>
          <w:tcPr>
            <w:tcW w:w="15949" w:type="dxa"/>
            <w:gridSpan w:val="27"/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2"/>
                <w:szCs w:val="12"/>
                <w:lang w:val="uk-UA"/>
              </w:rPr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312" w:type="dxa"/>
            <w:gridSpan w:val="5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 w:rsidR="00021012">
              <w:rPr>
                <w:sz w:val="20"/>
                <w:szCs w:val="20"/>
                <w:u w:val="single"/>
                <w:lang w:val="en-US"/>
              </w:rPr>
              <w:t>27.01.2022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 w:rsidR="00021012">
              <w:rPr>
                <w:b/>
                <w:sz w:val="20"/>
                <w:szCs w:val="20"/>
                <w:u w:val="single"/>
                <w:lang w:val="uk-UA"/>
              </w:rPr>
              <w:t>Сороколат Ю.В.</w:t>
            </w: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 w:rsidR="00021012">
              <w:rPr>
                <w:sz w:val="20"/>
                <w:szCs w:val="20"/>
                <w:u w:val="single"/>
                <w:lang w:val="uk-UA"/>
              </w:rPr>
              <w:t>Пшеняник О.В., 725-55-40</w:t>
            </w: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</w:tbl>
    <w:p w:rsidR="00194448" w:rsidRDefault="0080783F">
      <w:pPr>
        <w:pageBreakBefore/>
        <w:rPr>
          <w:sz w:val="8"/>
          <w:szCs w:val="8"/>
          <w:lang w:val="en-US"/>
        </w:rPr>
      </w:pPr>
      <w:r>
        <w:rPr>
          <w:sz w:val="8"/>
          <w:szCs w:val="8"/>
          <w:lang w:val="en-US"/>
        </w:rPr>
        <w:lastRenderedPageBreak/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02101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6"/>
          <w:szCs w:val="6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2"/>
        <w:gridCol w:w="4683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799"/>
        <w:gridCol w:w="30"/>
      </w:tblGrid>
      <w:tr w:rsidR="00194448">
        <w:trPr>
          <w:cantSplit/>
          <w:trHeight w:val="230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Область:  </w:t>
            </w:r>
            <w:r w:rsidR="00021012">
              <w:rPr>
                <w:b/>
                <w:sz w:val="18"/>
                <w:szCs w:val="18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Група: </w:t>
            </w:r>
            <w:r w:rsidR="00021012">
              <w:rPr>
                <w:b/>
                <w:sz w:val="18"/>
                <w:szCs w:val="18"/>
                <w:lang w:val="uk-UA"/>
              </w:rPr>
              <w:t>6. Харків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Територія: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Підрозділ: </w:t>
            </w:r>
          </w:p>
        </w:tc>
        <w:tc>
          <w:tcPr>
            <w:tcW w:w="6149" w:type="dxa"/>
            <w:gridSpan w:val="21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2632" w:type="dxa"/>
            <w:gridSpan w:val="6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="00021012">
              <w:rPr>
                <w:b/>
                <w:sz w:val="18"/>
                <w:szCs w:val="18"/>
              </w:rPr>
              <w:t>Департамент охорони здоров»я Харківської міської ради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Адреса: </w:t>
            </w:r>
            <w:r w:rsidR="00021012">
              <w:rPr>
                <w:b/>
                <w:sz w:val="18"/>
                <w:szCs w:val="18"/>
                <w:lang w:val="uk-UA"/>
              </w:rPr>
              <w:t>м. Харків, вул. Сумська, 64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</w:rPr>
              <w:t xml:space="preserve">Код закладу за </w:t>
            </w:r>
            <w:r>
              <w:rPr>
                <w:sz w:val="18"/>
                <w:szCs w:val="18"/>
                <w:lang w:val="uk-UA"/>
              </w:rPr>
              <w:t>ЄДР</w:t>
            </w: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  <w:lang w:val="uk-UA"/>
              </w:rPr>
              <w:t xml:space="preserve">У: </w:t>
            </w: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gridAfter w:val="1"/>
          <w:wAfter w:w="30" w:type="dxa"/>
          <w:cantSplit/>
          <w:trHeight w:val="1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36" w:type="dxa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9" w:type="dxa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ВПЕРШЕ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ЗАРЕЄСТРОВАНИХ ТРАВМ ТА ОТРУЄНЬ В ДАНОМУ ЛІКУВАЛЬНОМУ ЗАКЛАДІ</w:t>
      </w:r>
    </w:p>
    <w:p w:rsidR="00194448" w:rsidRDefault="00194448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 w:rsidR="00C06A21">
        <w:rPr>
          <w:b/>
          <w:sz w:val="16"/>
          <w:szCs w:val="16"/>
          <w:lang w:val="uk-UA"/>
        </w:rPr>
        <w:t>12 місяців</w:t>
      </w:r>
      <w:r>
        <w:rPr>
          <w:b/>
          <w:sz w:val="16"/>
          <w:szCs w:val="16"/>
        </w:rPr>
        <w:t xml:space="preserve">  </w:t>
      </w:r>
      <w:r w:rsidR="00021012">
        <w:rPr>
          <w:b/>
          <w:sz w:val="16"/>
          <w:szCs w:val="16"/>
          <w:u w:val="single"/>
        </w:rPr>
        <w:t>2021</w:t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8"/>
          <w:szCs w:val="18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20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val="227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val="227"/>
        </w:trPr>
        <w:tc>
          <w:tcPr>
            <w:tcW w:w="354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5"/>
                <w:szCs w:val="15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579"/>
        </w:trPr>
        <w:tc>
          <w:tcPr>
            <w:tcW w:w="354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222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03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61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573</w:t>
            </w:r>
          </w:p>
        </w:tc>
      </w:tr>
      <w:tr w:rsidR="00194448">
        <w:trPr>
          <w:trHeight w:hRule="exact" w:val="25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 з них. переломи кісток черепа та обличчя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</w:tr>
      <w:tr w:rsidR="00194448">
        <w:trPr>
          <w:trHeight w:val="23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шийного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val="39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ребра(ребер), грудини, грудного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</w:tr>
      <w:tr w:rsidR="00194448">
        <w:trPr>
          <w:trHeight w:val="40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попереково-крижового вiддiлу хребта i кiсток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</w:tr>
      <w:tr w:rsidR="00194448">
        <w:trPr>
          <w:trHeight w:val="246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хребта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1928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2170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4177</w:t>
            </w:r>
          </w:p>
        </w:tc>
      </w:tr>
      <w:tr w:rsidR="00194448">
        <w:trPr>
          <w:trHeight w:hRule="exact" w:val="454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з них: перелом на рiвнi плечового пояса i плеча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кiсток передпліччя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2214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на рiвнi зап'ястка i кистi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перелом верхньої кiнцiвки на неуточненому рiвнi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7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нижніх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3477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1772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ступнi, крiм</w:t>
            </w:r>
            <w:r>
              <w:rPr>
                <w:color w:val="000000"/>
                <w:sz w:val="17"/>
                <w:szCs w:val="17"/>
                <w:lang w:val="uk-UA"/>
              </w:rPr>
              <w:t xml:space="preserve"> перелому </w:t>
            </w:r>
            <w:r>
              <w:rPr>
                <w:color w:val="000000"/>
                <w:sz w:val="17"/>
                <w:szCs w:val="17"/>
              </w:rPr>
              <w:t>гомiлково-ступневого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 нижньо</w:t>
            </w:r>
            <w:r>
              <w:rPr>
                <w:color w:val="000000"/>
                <w:sz w:val="17"/>
                <w:szCs w:val="17"/>
                <w:lang w:val="uk-UA"/>
              </w:rPr>
              <w:t>ї</w:t>
            </w:r>
            <w:r>
              <w:rPr>
                <w:color w:val="000000"/>
                <w:sz w:val="17"/>
                <w:szCs w:val="17"/>
              </w:rPr>
              <w:t xml:space="preserve"> кiнцiвки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</w:rPr>
        <w:t>Стор</w:t>
      </w:r>
      <w:r>
        <w:rPr>
          <w:sz w:val="18"/>
          <w:szCs w:val="18"/>
          <w:lang w:val="en-US"/>
        </w:rPr>
        <w:t xml:space="preserve">.2  </w:t>
      </w:r>
      <w:r>
        <w:rPr>
          <w:sz w:val="18"/>
          <w:szCs w:val="18"/>
        </w:rPr>
        <w:t>ф</w:t>
      </w:r>
      <w:r>
        <w:rPr>
          <w:sz w:val="18"/>
          <w:szCs w:val="18"/>
          <w:lang w:val="en-US"/>
        </w:rPr>
        <w:t>.№  071-</w:t>
      </w:r>
      <w:r>
        <w:rPr>
          <w:lang w:val="en-US"/>
        </w:rPr>
        <w:t>2/</w:t>
      </w:r>
      <w:r>
        <w:t>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168"/>
        <w:gridCol w:w="540"/>
        <w:gridCol w:w="720"/>
        <w:gridCol w:w="540"/>
        <w:gridCol w:w="540"/>
        <w:gridCol w:w="540"/>
        <w:gridCol w:w="540"/>
        <w:gridCol w:w="540"/>
        <w:gridCol w:w="720"/>
        <w:gridCol w:w="720"/>
        <w:gridCol w:w="540"/>
        <w:gridCol w:w="589"/>
        <w:gridCol w:w="671"/>
        <w:gridCol w:w="769"/>
        <w:gridCol w:w="596"/>
        <w:gridCol w:w="664"/>
        <w:gridCol w:w="540"/>
        <w:gridCol w:w="540"/>
        <w:gridCol w:w="540"/>
        <w:gridCol w:w="540"/>
        <w:gridCol w:w="671"/>
        <w:gridCol w:w="750"/>
      </w:tblGrid>
      <w:tr w:rsidR="00194448">
        <w:trPr>
          <w:trHeight w:val="343"/>
        </w:trPr>
        <w:tc>
          <w:tcPr>
            <w:tcW w:w="31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594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підлітків</w:t>
            </w:r>
          </w:p>
        </w:tc>
        <w:tc>
          <w:tcPr>
            <w:tcW w:w="4860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63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24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860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628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з них переломи кісток черепа та обличчя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79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шийного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ребра(ребер), грудини, грудного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406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попереково-крижового вiддiлу хребта i кiсток тазу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125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хребта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69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80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352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513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1363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421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2476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7011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них: перелом на рiвнi плечового пояса i плеча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1332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кiсток передпліччя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831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3159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на рiвнi зап'ястка i кистi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1276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2438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перелом верхньої кiнцiвки на неуточненому рiвнi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нижніх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56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59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300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429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1467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5250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2387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ступнi, крiм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перелому </w:t>
            </w:r>
            <w:r>
              <w:rPr>
                <w:color w:val="000000"/>
                <w:sz w:val="18"/>
                <w:szCs w:val="18"/>
              </w:rPr>
              <w:t>гомiлково-ступневого суглобу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926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2227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 нижньо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кiнцiвки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</w:tr>
    </w:tbl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t>Стор.3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в декількох ділянках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>T02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194448" w:rsidRPr="001528F7">
        <w:trPr>
          <w:trHeight w:hRule="exact" w:val="68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S03, S13, S1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S23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S66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S73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S76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S93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S96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T03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1830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2407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4467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 w:rsidRPr="0002101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 них: вивихи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зв'язок:  -голови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S03.0-3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шиї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S13.0-3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грудної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S23.0-2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-попереково</w:t>
            </w:r>
            <w:r>
              <w:rPr>
                <w:color w:val="000000"/>
                <w:sz w:val="18"/>
                <w:szCs w:val="18"/>
                <w:lang w:val="uk-UA"/>
              </w:rPr>
              <w:t>-крижового</w:t>
            </w:r>
            <w:r>
              <w:rPr>
                <w:color w:val="000000"/>
                <w:sz w:val="18"/>
                <w:szCs w:val="18"/>
              </w:rPr>
              <w:t xml:space="preserve">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лу хребта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плечового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S43.0-3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362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ктьового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S53.0-1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210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зап</w:t>
            </w:r>
            <w:r>
              <w:rPr>
                <w:color w:val="000000"/>
                <w:sz w:val="18"/>
                <w:szCs w:val="18"/>
                <w:lang w:val="en-US"/>
              </w:rPr>
              <w:t>'</w:t>
            </w:r>
            <w:r>
              <w:rPr>
                <w:color w:val="000000"/>
                <w:sz w:val="18"/>
                <w:szCs w:val="18"/>
              </w:rPr>
              <w:t>ястка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 i  </w:t>
            </w:r>
            <w:r>
              <w:rPr>
                <w:color w:val="000000"/>
                <w:sz w:val="18"/>
                <w:szCs w:val="18"/>
              </w:rPr>
              <w:t>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S63.0-2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367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тазового 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73.0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-кол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нного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83.0-1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-гомiлково-ступневого суглобу i ступнi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S93.0-</w:t>
            </w:r>
            <w:r>
              <w:rPr>
                <w:color w:val="000000"/>
                <w:sz w:val="18"/>
                <w:szCs w:val="18"/>
                <w:lang w:val="uk-UA"/>
              </w:rPr>
              <w:t>1,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-декiлькох дiлянок тiла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 w:rsidRPr="001528F7">
        <w:trPr>
          <w:trHeight w:hRule="exact" w:val="62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-розтягнення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перенапруження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вищезазначених локалізацій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S03.4-5,S13.4-6, S23.3-5,S33.5-7, S43.4-7, S53.4, S63.5-7,S73.1, S83.4-6, S93.4-6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2172</w:t>
            </w:r>
          </w:p>
        </w:tc>
      </w:tr>
      <w:tr w:rsidR="00194448">
        <w:trPr>
          <w:trHeight w:hRule="exact" w:val="79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S00,01,05,10,11,</w:t>
            </w:r>
            <w:r>
              <w:rPr>
                <w:b/>
                <w:sz w:val="16"/>
                <w:szCs w:val="16"/>
                <w:lang w:val="en-US"/>
              </w:rPr>
              <w:t>15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75</w:t>
            </w:r>
            <w:r>
              <w:rPr>
                <w:b/>
                <w:sz w:val="16"/>
                <w:szCs w:val="16"/>
                <w:lang w:val="uk-UA"/>
              </w:rPr>
              <w:t xml:space="preserve">,80,81,85,90,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91,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95,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00.,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16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5617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3532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69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9443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т.ч. травми ока та орбіти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S05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63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дкрит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>
              <w:rPr>
                <w:color w:val="000000"/>
                <w:sz w:val="18"/>
                <w:szCs w:val="18"/>
              </w:rPr>
              <w:t>рани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S01, S11, S21, S31, S41, S51, S61, S71, S81, S91,T01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3051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кровоносних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судин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S15,25,35,45,55,65,75,85,95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Внутрішньочерепні травми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296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S26, S27, </w:t>
            </w:r>
            <w:r>
              <w:rPr>
                <w:b/>
                <w:sz w:val="16"/>
                <w:szCs w:val="16"/>
                <w:lang w:val="en-US"/>
              </w:rPr>
              <w:t>S36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S37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травма серця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органiв черевної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тазових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орган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нервів та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спинного мозку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S04, S14,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>94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25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черепних нервiв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S04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2"/>
        <w:gridCol w:w="538"/>
        <w:gridCol w:w="1980"/>
        <w:gridCol w:w="540"/>
        <w:gridCol w:w="540"/>
        <w:gridCol w:w="540"/>
        <w:gridCol w:w="540"/>
        <w:gridCol w:w="540"/>
        <w:gridCol w:w="540"/>
        <w:gridCol w:w="540"/>
        <w:gridCol w:w="536"/>
        <w:gridCol w:w="567"/>
        <w:gridCol w:w="567"/>
        <w:gridCol w:w="568"/>
        <w:gridCol w:w="568"/>
        <w:gridCol w:w="567"/>
        <w:gridCol w:w="568"/>
        <w:gridCol w:w="568"/>
        <w:gridCol w:w="567"/>
        <w:gridCol w:w="567"/>
        <w:gridCol w:w="711"/>
        <w:gridCol w:w="740"/>
      </w:tblGrid>
      <w:tr w:rsidR="00194448">
        <w:trPr>
          <w:trHeight w:val="179"/>
        </w:trPr>
        <w:tc>
          <w:tcPr>
            <w:tcW w:w="2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1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116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1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4116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737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Переломи в декількох ділянках тіла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4.0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T02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</w:t>
            </w: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5.0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S03,13,1</w:t>
            </w:r>
            <w:r>
              <w:rPr>
                <w:b/>
                <w:sz w:val="14"/>
                <w:szCs w:val="14"/>
                <w:lang w:val="en-US"/>
              </w:rPr>
              <w:t>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 S66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T03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197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79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353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393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600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1256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6087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з них: вивихи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зв'язок: -голови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S03.0-3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шиї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грудної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S23.0-2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84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-попереково</w:t>
            </w:r>
            <w:r>
              <w:rPr>
                <w:color w:val="000000"/>
                <w:sz w:val="16"/>
                <w:szCs w:val="16"/>
                <w:lang w:val="uk-UA"/>
              </w:rPr>
              <w:t>-крижово</w:t>
            </w:r>
            <w:r>
              <w:rPr>
                <w:color w:val="000000"/>
                <w:sz w:val="16"/>
                <w:szCs w:val="16"/>
              </w:rPr>
              <w:t>го 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дд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лу хребта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плечового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S43.0-3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399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-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ктьового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S53.0-1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461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-зап'ястка 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 кист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color w:val="000000"/>
                <w:sz w:val="14"/>
                <w:szCs w:val="14"/>
              </w:rPr>
              <w:t>63.0-2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-кульшового суглобу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тазового 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S73.0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-колiнного 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S83.0-1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-гомiлково-ступневого суглобу i ступнi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S93.0-</w:t>
            </w:r>
            <w:r>
              <w:rPr>
                <w:color w:val="000000"/>
                <w:sz w:val="14"/>
                <w:szCs w:val="14"/>
                <w:lang w:val="uk-UA"/>
              </w:rPr>
              <w:t>1,3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-декiлькох дiлянок тiла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T03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-розтягнення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перенапруження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вищезазначених локалізацій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S03.4-5,13.4-6,23.3-5,33.5-7, S43.4-7, S53.4, S63.5-7,S73.1, S83.4-6, S93.4-6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2509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6.0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S00,01,05,10,11,</w:t>
            </w:r>
            <w:r>
              <w:rPr>
                <w:b/>
                <w:sz w:val="14"/>
                <w:szCs w:val="14"/>
                <w:lang w:val="en-US"/>
              </w:rPr>
              <w:t>15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S55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S60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75</w:t>
            </w:r>
            <w:r>
              <w:rPr>
                <w:b/>
                <w:sz w:val="14"/>
                <w:szCs w:val="14"/>
                <w:lang w:val="uk-UA"/>
              </w:rPr>
              <w:t>,80,81,85,</w:t>
            </w:r>
            <w:r>
              <w:rPr>
                <w:b/>
                <w:sz w:val="14"/>
                <w:szCs w:val="14"/>
                <w:lang w:val="en-US"/>
              </w:rPr>
              <w:t xml:space="preserve"> S</w:t>
            </w:r>
            <w:r>
              <w:rPr>
                <w:b/>
                <w:sz w:val="14"/>
                <w:szCs w:val="14"/>
                <w:lang w:val="uk-UA"/>
              </w:rPr>
              <w:t xml:space="preserve">90,91,95, 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00.,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372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681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972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1409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443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3027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13172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в т.ч. травми ока та орбіти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S05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</w:t>
            </w:r>
          </w:p>
        </w:tc>
      </w:tr>
      <w:tr w:rsidR="00194448" w:rsidRPr="001528F7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дкрит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color w:val="000000"/>
                <w:sz w:val="16"/>
                <w:szCs w:val="16"/>
              </w:rPr>
              <w:t>рани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S01, S11, S21, S31, S41, S51, S61, S71, S81, S91,T01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3255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кровоносних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судин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S15,25,35,45,55,65,75,85,95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Внутрішньочерепні травми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7.0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333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8.0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 xml:space="preserve">S26, S27, </w:t>
            </w:r>
            <w:r>
              <w:rPr>
                <w:b/>
                <w:sz w:val="14"/>
                <w:szCs w:val="14"/>
                <w:lang w:val="en-US"/>
              </w:rPr>
              <w:t>S36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з них: травма серця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органiв черевної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тазових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орган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нервів та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спинного мозку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9.0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hanging="10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S04,14,24,34,44,54,64,74,84,94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 них: черепних нервiв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en-US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5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S44,54,64,74,84,94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08,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38,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98,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04, </w:t>
            </w:r>
            <w:r>
              <w:rPr>
                <w:b/>
                <w:sz w:val="18"/>
                <w:szCs w:val="18"/>
                <w:lang w:val="en-US"/>
              </w:rPr>
              <w:t>T05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</w:t>
            </w:r>
          </w:p>
        </w:tc>
      </w:tr>
      <w:tr w:rsidR="00194448" w:rsidRPr="001528F7">
        <w:trPr>
          <w:trHeight w:hRule="exact" w:val="107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535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19535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них</w:t>
            </w:r>
            <w:r w:rsidRPr="00195358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розтрощ</w:t>
            </w:r>
            <w:r>
              <w:rPr>
                <w:color w:val="000000"/>
                <w:sz w:val="18"/>
                <w:szCs w:val="18"/>
                <w:lang w:val="uk-UA"/>
              </w:rPr>
              <w:t>ення</w:t>
            </w:r>
            <w:r w:rsidRPr="00195358"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голови</w:t>
            </w:r>
            <w:r w:rsidRPr="00195358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шиї</w:t>
            </w:r>
            <w:r w:rsidRPr="00195358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грудної</w:t>
            </w:r>
            <w:r w:rsidRPr="0019535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 w:rsidRPr="00195358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живота</w:t>
            </w:r>
            <w:r w:rsidRPr="00195358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8"/>
                <w:szCs w:val="18"/>
              </w:rPr>
              <w:t>тазу</w:t>
            </w:r>
            <w:r w:rsidRPr="00195358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плеч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ового </w:t>
            </w:r>
            <w:r>
              <w:rPr>
                <w:color w:val="000000"/>
                <w:sz w:val="18"/>
                <w:szCs w:val="18"/>
              </w:rPr>
              <w:t>пояса</w:t>
            </w:r>
            <w:r>
              <w:rPr>
                <w:color w:val="000000"/>
                <w:sz w:val="18"/>
                <w:szCs w:val="18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17,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.0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.0-1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47,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67,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77,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87,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97,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</w:tr>
      <w:tr w:rsidR="00194448" w:rsidRPr="001528F7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021012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.2-3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6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8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9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ші </w:t>
            </w:r>
            <w:r>
              <w:rPr>
                <w:b/>
                <w:color w:val="000000"/>
                <w:sz w:val="18"/>
                <w:szCs w:val="18"/>
              </w:rPr>
              <w:t>травми уточн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>та неутн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 xml:space="preserve"> або множ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инних</w:t>
            </w:r>
            <w:r>
              <w:rPr>
                <w:b/>
                <w:color w:val="000000"/>
                <w:sz w:val="18"/>
                <w:szCs w:val="18"/>
              </w:rPr>
              <w:t xml:space="preserve"> д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лянок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39,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49,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59, S69, S79,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89,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06,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  <w:r>
              <w:rPr>
                <w:b/>
                <w:sz w:val="18"/>
                <w:szCs w:val="18"/>
                <w:lang w:val="en-US"/>
              </w:rPr>
              <w:t xml:space="preserve"> T</w:t>
            </w:r>
            <w:r>
              <w:rPr>
                <w:b/>
                <w:sz w:val="18"/>
                <w:szCs w:val="18"/>
                <w:lang w:val="uk-UA"/>
              </w:rPr>
              <w:t xml:space="preserve">09,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11,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T13, T14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454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670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02101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S09, S19, S29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</w:tr>
      <w:tr w:rsidR="00194448">
        <w:trPr>
          <w:trHeight w:hRule="exact" w:val="62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T07, T09, T11, T13, T14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195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дки проникнення сторон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нього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 через природн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й отв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р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T15-T19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387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 них: стороннє тiло в зовнiшнiй частинi ока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вусi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дихальних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травному трактi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сечостатевих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6</w:t>
      </w:r>
      <w:r>
        <w:rPr>
          <w:b/>
          <w:sz w:val="18"/>
          <w:szCs w:val="18"/>
        </w:rPr>
        <w:t xml:space="preserve"> ф.№  071-2</w:t>
      </w:r>
      <w:r>
        <w:rPr>
          <w:sz w:val="18"/>
          <w:szCs w:val="18"/>
        </w:rPr>
        <w:t>/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1980"/>
        <w:gridCol w:w="540"/>
        <w:gridCol w:w="540"/>
        <w:gridCol w:w="540"/>
        <w:gridCol w:w="540"/>
        <w:gridCol w:w="540"/>
        <w:gridCol w:w="540"/>
        <w:gridCol w:w="540"/>
        <w:gridCol w:w="678"/>
        <w:gridCol w:w="451"/>
        <w:gridCol w:w="491"/>
        <w:gridCol w:w="671"/>
        <w:gridCol w:w="596"/>
        <w:gridCol w:w="664"/>
        <w:gridCol w:w="540"/>
        <w:gridCol w:w="540"/>
        <w:gridCol w:w="540"/>
        <w:gridCol w:w="540"/>
        <w:gridCol w:w="540"/>
        <w:gridCol w:w="694"/>
      </w:tblGrid>
      <w:tr w:rsidR="00194448">
        <w:trPr>
          <w:trHeight w:val="179"/>
        </w:trPr>
        <w:tc>
          <w:tcPr>
            <w:tcW w:w="26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7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3960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396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S44,54,64,74,84,94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08,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98,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04, </w:t>
            </w:r>
            <w:r>
              <w:rPr>
                <w:b/>
                <w:sz w:val="16"/>
                <w:szCs w:val="16"/>
                <w:lang w:val="en-US"/>
              </w:rPr>
              <w:t>T05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67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535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19535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них</w:t>
            </w:r>
            <w:r w:rsidRPr="00195358">
              <w:rPr>
                <w:color w:val="000000"/>
                <w:sz w:val="16"/>
                <w:szCs w:val="16"/>
              </w:rPr>
              <w:t xml:space="preserve">: </w:t>
            </w:r>
            <w:r>
              <w:rPr>
                <w:color w:val="000000"/>
                <w:sz w:val="16"/>
                <w:szCs w:val="16"/>
              </w:rPr>
              <w:t>розтрощ</w:t>
            </w:r>
            <w:r>
              <w:rPr>
                <w:color w:val="000000"/>
                <w:sz w:val="16"/>
                <w:szCs w:val="16"/>
                <w:lang w:val="uk-UA"/>
              </w:rPr>
              <w:t>ення</w:t>
            </w:r>
            <w:r w:rsidRPr="00195358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голови</w:t>
            </w:r>
            <w:r w:rsidRPr="001953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шиї</w:t>
            </w:r>
            <w:r w:rsidRPr="001953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грудної</w:t>
            </w:r>
            <w:r w:rsidRPr="0019535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 w:rsidRPr="001953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живота</w:t>
            </w:r>
            <w:r w:rsidRPr="001953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6"/>
                <w:szCs w:val="16"/>
              </w:rPr>
              <w:t>тазу</w:t>
            </w:r>
            <w:r w:rsidRPr="001953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плеч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ового </w:t>
            </w:r>
            <w:r>
              <w:rPr>
                <w:color w:val="000000"/>
                <w:sz w:val="16"/>
                <w:szCs w:val="16"/>
              </w:rPr>
              <w:t>пояса</w:t>
            </w:r>
            <w:r>
              <w:rPr>
                <w:color w:val="000000"/>
                <w:sz w:val="16"/>
                <w:szCs w:val="16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17,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28</w:t>
            </w:r>
            <w:r>
              <w:rPr>
                <w:sz w:val="16"/>
                <w:szCs w:val="16"/>
                <w:lang w:val="en-US"/>
              </w:rPr>
              <w:t>.0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38</w:t>
            </w:r>
            <w:r>
              <w:rPr>
                <w:sz w:val="16"/>
                <w:szCs w:val="16"/>
                <w:lang w:val="en-US"/>
              </w:rPr>
              <w:t>.0-1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47,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67,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77,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87,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97,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021012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1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28</w:t>
            </w:r>
            <w:r>
              <w:rPr>
                <w:sz w:val="16"/>
                <w:szCs w:val="16"/>
                <w:lang w:val="en-US"/>
              </w:rPr>
              <w:t>.1</w:t>
            </w:r>
            <w:r>
              <w:rPr>
                <w:sz w:val="16"/>
                <w:szCs w:val="16"/>
                <w:lang w:val="uk-UA"/>
              </w:rPr>
              <w:t>, 38</w:t>
            </w:r>
            <w:r>
              <w:rPr>
                <w:sz w:val="16"/>
                <w:szCs w:val="16"/>
                <w:lang w:val="en-US"/>
              </w:rPr>
              <w:t>.2-3</w:t>
            </w:r>
            <w:r>
              <w:rPr>
                <w:sz w:val="16"/>
                <w:szCs w:val="16"/>
                <w:lang w:val="uk-UA"/>
              </w:rPr>
              <w:t>, 4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6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7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8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9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ші </w:t>
            </w:r>
            <w:r>
              <w:rPr>
                <w:b/>
                <w:color w:val="000000"/>
                <w:sz w:val="16"/>
                <w:szCs w:val="16"/>
              </w:rPr>
              <w:t>травми уточн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>та неутн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 xml:space="preserve"> або множ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инних </w:t>
            </w:r>
            <w:r>
              <w:rPr>
                <w:b/>
                <w:color w:val="000000"/>
                <w:sz w:val="16"/>
                <w:szCs w:val="16"/>
              </w:rPr>
              <w:t xml:space="preserve"> д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лянок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S09,19,29,39,49,59,69, S79,89,99,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06,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07</w:t>
            </w:r>
            <w:r>
              <w:rPr>
                <w:b/>
                <w:sz w:val="16"/>
                <w:szCs w:val="16"/>
                <w:lang w:val="en-US"/>
              </w:rPr>
              <w:t xml:space="preserve"> T</w:t>
            </w:r>
            <w:r>
              <w:rPr>
                <w:b/>
                <w:sz w:val="16"/>
                <w:szCs w:val="16"/>
                <w:lang w:val="uk-UA"/>
              </w:rPr>
              <w:t xml:space="preserve">09,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11,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T13, T14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713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S09, S19, S29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</w:t>
            </w:r>
          </w:p>
        </w:tc>
      </w:tr>
      <w:tr w:rsidR="00194448">
        <w:trPr>
          <w:trHeight w:val="56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T07, T09, T11, T13, T14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223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</w:rPr>
              <w:t>Насл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дки проникнення сторон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нього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 через природн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й отв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р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T15-T19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417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 них: стороннє тiло в зовнiшнiй частинi ока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вусi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дихальних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травному трактi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сечостатевих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8"/>
          <w:szCs w:val="18"/>
          <w:lang w:val="en-GB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</w:rPr>
        <w:t xml:space="preserve"> ф.№  071-2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799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8"/>
                <w:szCs w:val="18"/>
                <w:lang w:val="uk-UA"/>
              </w:rPr>
              <w:t>В</w:t>
            </w:r>
            <w:r w:rsidR="00194448">
              <w:rPr>
                <w:b/>
                <w:bCs/>
                <w:sz w:val="18"/>
                <w:szCs w:val="18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T20-T32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68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731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197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-оксиду вуглецю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-отруйних речовин в грибах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Синдроми жорстокого поводження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Iн.та неуточн.наслiдки  впливу зовн.причин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</w:t>
            </w:r>
          </w:p>
        </w:tc>
      </w:tr>
      <w:tr w:rsidR="00194448">
        <w:trPr>
          <w:trHeight w:hRule="exact" w:val="255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вiдмороження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bookmarkStart w:id="5" w:name="%D0%A1%D1%82%D0%BE%D1%80"/>
      <w:bookmarkEnd w:id="5"/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8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1"/>
        <w:gridCol w:w="539"/>
        <w:gridCol w:w="1596"/>
        <w:gridCol w:w="474"/>
        <w:gridCol w:w="546"/>
        <w:gridCol w:w="617"/>
        <w:gridCol w:w="546"/>
        <w:gridCol w:w="521"/>
        <w:gridCol w:w="11"/>
        <w:gridCol w:w="539"/>
        <w:gridCol w:w="555"/>
        <w:gridCol w:w="576"/>
        <w:gridCol w:w="546"/>
        <w:gridCol w:w="476"/>
        <w:gridCol w:w="729"/>
        <w:gridCol w:w="573"/>
        <w:gridCol w:w="711"/>
        <w:gridCol w:w="521"/>
        <w:gridCol w:w="557"/>
        <w:gridCol w:w="485"/>
        <w:gridCol w:w="564"/>
        <w:gridCol w:w="792"/>
        <w:gridCol w:w="884"/>
      </w:tblGrid>
      <w:tr w:rsidR="00194448">
        <w:trPr>
          <w:trHeight w:val="284"/>
        </w:trPr>
        <w:tc>
          <w:tcPr>
            <w:tcW w:w="26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5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36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0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1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2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03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</w:rPr>
              <w:t>T20-T32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279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T23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75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59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69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 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198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-оксиду вуглецю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-отруйних речовин в грибах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Синдроми жорстокого поводження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16.0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Iн.та неуточн.наслiдки  впливу зовн.причин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17.0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171</w:t>
            </w:r>
          </w:p>
        </w:tc>
      </w:tr>
      <w:tr w:rsidR="00194448">
        <w:trPr>
          <w:trHeight w:val="242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з них: вiдмороження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GB"/>
              </w:rPr>
              <w:t>17.1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194448">
        <w:trPr>
          <w:trHeight w:val="279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256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28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</w:tr>
      <w:tr w:rsidR="00194448">
        <w:trPr>
          <w:trHeight w:val="264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</w:tbl>
    <w:p w:rsidR="00194448" w:rsidRDefault="00194448"/>
    <w:p w:rsidR="00194448" w:rsidRDefault="00194448">
      <w:pPr>
        <w:pageBreakBefore/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9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466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288"/>
        </w:trPr>
        <w:tc>
          <w:tcPr>
            <w:tcW w:w="3402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</w:rPr>
              <w:t>язані з вир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обництвом</w:t>
            </w:r>
          </w:p>
        </w:tc>
      </w:tr>
      <w:tr w:rsidR="00194448">
        <w:trPr>
          <w:trHeight w:hRule="exact" w:val="691"/>
        </w:trPr>
        <w:tc>
          <w:tcPr>
            <w:tcW w:w="340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9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11</w:t>
            </w:r>
          </w:p>
        </w:tc>
      </w:tr>
      <w:tr w:rsidR="00194448">
        <w:trPr>
          <w:trHeight w:hRule="exact" w:val="107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Деякi раннi ускладнення травми та ускладн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ення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що виникають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при хірургічному та терапевтичному втручанні, не класіфіковані в інших рубриках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Всього травм (без вiддаленних наслiдкiв)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12657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10760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24343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Кр.того: наслiдки травм та отруєнь та iн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впливiв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T90-98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2133</w:t>
            </w:r>
          </w:p>
        </w:tc>
      </w:tr>
    </w:tbl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10 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32"/>
        <w:gridCol w:w="541"/>
        <w:gridCol w:w="1602"/>
        <w:gridCol w:w="476"/>
        <w:gridCol w:w="548"/>
        <w:gridCol w:w="619"/>
        <w:gridCol w:w="548"/>
        <w:gridCol w:w="523"/>
        <w:gridCol w:w="11"/>
        <w:gridCol w:w="541"/>
        <w:gridCol w:w="557"/>
        <w:gridCol w:w="578"/>
        <w:gridCol w:w="548"/>
        <w:gridCol w:w="478"/>
        <w:gridCol w:w="732"/>
        <w:gridCol w:w="626"/>
        <w:gridCol w:w="626"/>
        <w:gridCol w:w="523"/>
        <w:gridCol w:w="559"/>
        <w:gridCol w:w="569"/>
        <w:gridCol w:w="566"/>
        <w:gridCol w:w="749"/>
        <w:gridCol w:w="827"/>
      </w:tblGrid>
      <w:tr w:rsidR="00194448">
        <w:trPr>
          <w:trHeight w:val="284"/>
        </w:trPr>
        <w:tc>
          <w:tcPr>
            <w:tcW w:w="2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6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5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18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3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18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Деяк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ранн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ускладнення травми та ускладн.,що виникають при хірург та терапевт. втручанні не класифіковані в ін.рубриках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18.0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Всього травм (без вiддаленних наслiдкiв)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19.0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349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946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365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1711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2401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4156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518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1276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8392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34517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Кр.того: 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 xml:space="preserve">дки травм та отруєнь та 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en-GB"/>
              </w:rPr>
              <w:t>20.0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T90-98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021012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2251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C06A21" w:rsidRDefault="00C06A2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06A21" w:rsidRDefault="00C06A2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021012">
              <w:rPr>
                <w:sz w:val="22"/>
                <w:szCs w:val="22"/>
                <w:u w:val="single"/>
                <w:lang w:val="en-US"/>
              </w:rPr>
              <w:t>27.01.2022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 w:rsidR="00021012">
              <w:rPr>
                <w:b/>
                <w:sz w:val="22"/>
                <w:szCs w:val="22"/>
                <w:u w:val="single"/>
                <w:lang w:val="uk-UA"/>
              </w:rPr>
              <w:t>Сороколат Ю.В.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 w:rsidR="00021012">
              <w:rPr>
                <w:sz w:val="22"/>
                <w:szCs w:val="22"/>
                <w:u w:val="single"/>
                <w:lang w:val="uk-UA"/>
              </w:rPr>
              <w:t>Пшеняник О.В.,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021012">
      <w:r>
        <w:rPr>
          <w:sz w:val="20"/>
          <w:szCs w:val="20"/>
          <w:lang w:val="en-US"/>
        </w:rPr>
        <w:lastRenderedPageBreak/>
        <w:t xml:space="preserve"> </w:t>
      </w:r>
    </w:p>
    <w:sectPr w:rsidR="00194448" w:rsidSect="00DF1B2E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45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012"/>
    <w:rsid w:val="000019E5"/>
    <w:rsid w:val="00021012"/>
    <w:rsid w:val="000361A5"/>
    <w:rsid w:val="00045F97"/>
    <w:rsid w:val="00063151"/>
    <w:rsid w:val="000B5E1D"/>
    <w:rsid w:val="001528F7"/>
    <w:rsid w:val="00194448"/>
    <w:rsid w:val="00195358"/>
    <w:rsid w:val="001E319A"/>
    <w:rsid w:val="001E450B"/>
    <w:rsid w:val="001F2D40"/>
    <w:rsid w:val="001F3CC9"/>
    <w:rsid w:val="002470BB"/>
    <w:rsid w:val="00297A5D"/>
    <w:rsid w:val="002A38C3"/>
    <w:rsid w:val="002C5662"/>
    <w:rsid w:val="002E0BA3"/>
    <w:rsid w:val="00550B5D"/>
    <w:rsid w:val="00562B28"/>
    <w:rsid w:val="005B6261"/>
    <w:rsid w:val="005B662A"/>
    <w:rsid w:val="006149BD"/>
    <w:rsid w:val="0063319A"/>
    <w:rsid w:val="006B68DF"/>
    <w:rsid w:val="006B6CD8"/>
    <w:rsid w:val="006E63A2"/>
    <w:rsid w:val="007B6C45"/>
    <w:rsid w:val="0080783F"/>
    <w:rsid w:val="00817E8B"/>
    <w:rsid w:val="008439F1"/>
    <w:rsid w:val="00993F3F"/>
    <w:rsid w:val="009B3FA6"/>
    <w:rsid w:val="009F6D98"/>
    <w:rsid w:val="00A55413"/>
    <w:rsid w:val="00A6043F"/>
    <w:rsid w:val="00A84622"/>
    <w:rsid w:val="00AA1CC9"/>
    <w:rsid w:val="00B32E79"/>
    <w:rsid w:val="00B675E8"/>
    <w:rsid w:val="00B734CE"/>
    <w:rsid w:val="00B82ECE"/>
    <w:rsid w:val="00BF4D84"/>
    <w:rsid w:val="00BF660E"/>
    <w:rsid w:val="00C0647B"/>
    <w:rsid w:val="00C06A21"/>
    <w:rsid w:val="00C67249"/>
    <w:rsid w:val="00C744D0"/>
    <w:rsid w:val="00DE4F61"/>
    <w:rsid w:val="00DF1B2E"/>
    <w:rsid w:val="00E223CA"/>
    <w:rsid w:val="00E67CDA"/>
    <w:rsid w:val="00E86BAE"/>
    <w:rsid w:val="00EA2D7C"/>
    <w:rsid w:val="00ED19C9"/>
    <w:rsid w:val="00F27FDF"/>
    <w:rsid w:val="00F309B3"/>
    <w:rsid w:val="00F4025C"/>
    <w:rsid w:val="00FB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9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F91</Template>
  <TotalTime>25</TotalTime>
  <Pages>56</Pages>
  <Words>18154</Words>
  <Characters>103484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форми за ДКУД</vt:lpstr>
    </vt:vector>
  </TitlesOfParts>
  <Company/>
  <LinksUpToDate>false</LinksUpToDate>
  <CharactersWithSpaces>121396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форми за ДКУД</dc:title>
  <dc:creator>Людмила</dc:creator>
  <cp:lastModifiedBy>Людмила</cp:lastModifiedBy>
  <cp:revision>4</cp:revision>
  <cp:lastPrinted>2022-01-24T13:45:00Z</cp:lastPrinted>
  <dcterms:created xsi:type="dcterms:W3CDTF">2022-01-24T12:43:00Z</dcterms:created>
  <dcterms:modified xsi:type="dcterms:W3CDTF">2022-01-31T08:27:00Z</dcterms:modified>
</cp:coreProperties>
</file>